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2E34E" w14:textId="49758764" w:rsidR="00D0550A" w:rsidRPr="00130AF3" w:rsidRDefault="00D0550A" w:rsidP="00D0550A">
      <w:pPr>
        <w:pStyle w:val="CRCoverPage"/>
        <w:tabs>
          <w:tab w:val="right" w:pos="9639"/>
        </w:tabs>
        <w:spacing w:after="0"/>
        <w:rPr>
          <w:b/>
          <w:i/>
          <w:sz w:val="28"/>
          <w:lang w:val="sv-SE" w:eastAsia="zh-CN"/>
        </w:rPr>
      </w:pPr>
      <w:bookmarkStart w:id="0" w:name="_Hlk166788538"/>
      <w:bookmarkStart w:id="1" w:name="historyclause"/>
      <w:r w:rsidRPr="00130AF3">
        <w:rPr>
          <w:b/>
          <w:sz w:val="24"/>
          <w:lang w:val="sv-SE"/>
        </w:rPr>
        <w:t>3GPP TSG-SA5 Meeting #1</w:t>
      </w:r>
      <w:r w:rsidRPr="00130AF3">
        <w:rPr>
          <w:b/>
          <w:sz w:val="24"/>
          <w:lang w:val="sv-SE" w:eastAsia="zh-CN"/>
        </w:rPr>
        <w:t>6</w:t>
      </w:r>
      <w:r w:rsidR="00E376BC">
        <w:rPr>
          <w:b/>
          <w:sz w:val="24"/>
          <w:lang w:val="sv-SE" w:eastAsia="zh-CN"/>
        </w:rPr>
        <w:t>1</w:t>
      </w:r>
      <w:r w:rsidRPr="00130AF3">
        <w:rPr>
          <w:b/>
          <w:i/>
          <w:sz w:val="24"/>
          <w:lang w:val="sv-SE"/>
        </w:rPr>
        <w:t xml:space="preserve"> </w:t>
      </w:r>
      <w:r w:rsidRPr="00130AF3">
        <w:rPr>
          <w:b/>
          <w:i/>
          <w:sz w:val="28"/>
          <w:lang w:val="sv-SE"/>
        </w:rPr>
        <w:tab/>
        <w:t>S5-2</w:t>
      </w:r>
      <w:r w:rsidRPr="00130AF3">
        <w:rPr>
          <w:b/>
          <w:i/>
          <w:sz w:val="28"/>
          <w:lang w:val="sv-SE" w:eastAsia="zh-CN"/>
        </w:rPr>
        <w:t>5</w:t>
      </w:r>
      <w:r w:rsidR="005763F7">
        <w:rPr>
          <w:rFonts w:hint="eastAsia"/>
          <w:b/>
          <w:i/>
          <w:sz w:val="28"/>
          <w:lang w:val="sv-SE" w:eastAsia="zh-CN"/>
        </w:rPr>
        <w:t>2460</w:t>
      </w:r>
    </w:p>
    <w:p w14:paraId="32336888" w14:textId="5F37A199" w:rsidR="008913F1" w:rsidRPr="00D0550A" w:rsidRDefault="00E376BC" w:rsidP="00E2035A">
      <w:pPr>
        <w:pStyle w:val="Header"/>
        <w:rPr>
          <w:sz w:val="22"/>
          <w:szCs w:val="22"/>
          <w:lang w:val="sv-SE" w:eastAsia="zh-CN"/>
        </w:rPr>
      </w:pPr>
      <w:r w:rsidRPr="005C1164">
        <w:rPr>
          <w:sz w:val="24"/>
          <w:lang w:val="sv-SE"/>
        </w:rPr>
        <w:t>Fukuoka, Japan</w:t>
      </w:r>
      <w:r w:rsidRPr="00842006">
        <w:rPr>
          <w:sz w:val="24"/>
          <w:lang w:val="sv-SE"/>
        </w:rPr>
        <w:t xml:space="preserve">, </w:t>
      </w:r>
      <w:r>
        <w:rPr>
          <w:sz w:val="24"/>
          <w:lang w:val="sv-SE"/>
        </w:rPr>
        <w:t>19</w:t>
      </w:r>
      <w:r w:rsidRPr="00842006">
        <w:rPr>
          <w:sz w:val="24"/>
          <w:lang w:val="sv-SE"/>
        </w:rPr>
        <w:t xml:space="preserve"> - </w:t>
      </w:r>
      <w:r>
        <w:rPr>
          <w:sz w:val="24"/>
          <w:lang w:val="sv-SE"/>
        </w:rPr>
        <w:t>23</w:t>
      </w:r>
      <w:r w:rsidRPr="00842006">
        <w:rPr>
          <w:sz w:val="24"/>
          <w:lang w:val="sv-SE"/>
        </w:rPr>
        <w:t xml:space="preserve"> </w:t>
      </w:r>
      <w:r>
        <w:rPr>
          <w:sz w:val="24"/>
          <w:lang w:val="sv-SE"/>
        </w:rPr>
        <w:t>May</w:t>
      </w:r>
      <w:r w:rsidRPr="00842006">
        <w:rPr>
          <w:sz w:val="24"/>
          <w:lang w:val="sv-S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53942558"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823089">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4ABF1B79" w:rsidR="008913F1" w:rsidRPr="004C4322" w:rsidRDefault="00191D25" w:rsidP="00426BCE">
            <w:pPr>
              <w:pStyle w:val="CRCoverPage"/>
              <w:spacing w:after="0"/>
              <w:rPr>
                <w:lang w:val="en-CA" w:eastAsia="zh-CN"/>
              </w:rPr>
            </w:pPr>
            <w:r>
              <w:rPr>
                <w:lang w:val="en-CA" w:eastAsia="zh-CN"/>
              </w:rPr>
              <w:t>I</w:t>
            </w:r>
            <w:r>
              <w:rPr>
                <w:rFonts w:hint="eastAsia"/>
                <w:lang w:val="en-CA" w:eastAsia="zh-CN"/>
              </w:rPr>
              <w:t xml:space="preserve">nput to draftCR Add </w:t>
            </w:r>
            <w:r w:rsidR="00E36F51">
              <w:rPr>
                <w:rFonts w:hint="eastAsia"/>
                <w:lang w:val="en-CA" w:eastAsia="zh-CN"/>
              </w:rPr>
              <w:t>NRMs</w:t>
            </w:r>
            <w:r>
              <w:rPr>
                <w:rFonts w:hint="eastAsia"/>
                <w:lang w:val="en-CA" w:eastAsia="zh-CN"/>
              </w:rPr>
              <w:t xml:space="preserve"> on LCM for </w:t>
            </w:r>
            <w:r w:rsidR="00BA784B">
              <w:rPr>
                <w:lang w:val="en-CA" w:eastAsia="zh-CN"/>
              </w:rPr>
              <w:t>RL</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4C432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64312DDA" w:rsidR="008913F1" w:rsidRPr="004C4322" w:rsidRDefault="00532424" w:rsidP="008E3C68">
            <w:pPr>
              <w:pStyle w:val="CRCoverPage"/>
              <w:spacing w:after="0"/>
              <w:rPr>
                <w:lang w:val="en-CA" w:eastAsia="zh-CN"/>
              </w:rPr>
            </w:pPr>
            <w:r>
              <w:rPr>
                <w:lang w:val="en-CA"/>
              </w:rPr>
              <w:t>Intel, ZTE, NEC</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486A01EC" w:rsidR="008913F1" w:rsidRPr="004C4322" w:rsidRDefault="00532424" w:rsidP="006F2EE2">
            <w:pPr>
              <w:pStyle w:val="CRCoverPage"/>
              <w:spacing w:after="0"/>
              <w:rPr>
                <w:lang w:val="en-CA" w:eastAsia="zh-CN"/>
              </w:rPr>
            </w:pPr>
            <w:r>
              <w:rPr>
                <w:rFonts w:hint="eastAsia"/>
                <w:lang w:val="en-CA" w:eastAsia="zh-CN"/>
              </w:rPr>
              <w:t>SA5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E4BA42A"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E376BC">
              <w:rPr>
                <w:lang w:val="en-CA" w:eastAsia="zh-CN"/>
              </w:rPr>
              <w:t>5</w:t>
            </w:r>
            <w:r w:rsidRPr="004C4322">
              <w:rPr>
                <w:lang w:val="en-CA"/>
              </w:rPr>
              <w:t>-</w:t>
            </w:r>
            <w:r w:rsidR="007C6D72" w:rsidRPr="004C4322">
              <w:rPr>
                <w:lang w:val="en-CA"/>
              </w:rPr>
              <w:t>0</w:t>
            </w:r>
            <w:r w:rsidR="00D35AA8">
              <w:rPr>
                <w:lang w:val="en-CA" w:eastAsia="zh-CN"/>
              </w:rPr>
              <w:t>9</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22CFA700" w14:textId="77777777" w:rsidR="00D076E8" w:rsidRDefault="009F7E84" w:rsidP="00BA784B">
            <w:pPr>
              <w:pStyle w:val="CRCoverPage"/>
              <w:spacing w:after="0"/>
              <w:rPr>
                <w:rFonts w:cs="Arial"/>
              </w:rPr>
            </w:pPr>
            <w:r w:rsidRPr="00391B70">
              <w:rPr>
                <w:rFonts w:cs="Arial"/>
              </w:rPr>
              <w:t xml:space="preserve">When </w:t>
            </w:r>
            <w:r w:rsidR="00BA784B">
              <w:rPr>
                <w:rFonts w:cs="Arial"/>
              </w:rPr>
              <w:t>RL</w:t>
            </w:r>
            <w:r w:rsidRPr="00391B70">
              <w:rPr>
                <w:rFonts w:cs="Arial"/>
              </w:rPr>
              <w:t xml:space="preserve"> </w:t>
            </w:r>
            <w:r w:rsidR="00BA784B">
              <w:rPr>
                <w:rFonts w:cs="Arial"/>
              </w:rPr>
              <w:t>management UCs and requirements have been agreed and captured in the latest draftCR for TS 28.105</w:t>
            </w:r>
            <w:r>
              <w:rPr>
                <w:rFonts w:cs="Arial"/>
              </w:rPr>
              <w:t>.</w:t>
            </w:r>
          </w:p>
          <w:p w14:paraId="68D01208" w14:textId="6C1D4D18" w:rsidR="00BA784B" w:rsidRPr="007403C2" w:rsidRDefault="00BA784B" w:rsidP="00BA784B">
            <w:pPr>
              <w:pStyle w:val="CRCoverPage"/>
              <w:spacing w:after="0"/>
              <w:rPr>
                <w:lang w:val="en-CA" w:eastAsia="zh-CN"/>
              </w:rPr>
            </w:pPr>
            <w:r>
              <w:rPr>
                <w:rFonts w:cs="Arial"/>
              </w:rPr>
              <w:t>This contribution is to define the NRMs supporting the RL management requirements.</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2DE131BB" w:rsidR="00D076E8" w:rsidRPr="004C4322" w:rsidRDefault="007654F3" w:rsidP="00D076E8">
            <w:pPr>
              <w:pStyle w:val="CRCoverPage"/>
              <w:spacing w:after="0"/>
              <w:rPr>
                <w:lang w:val="en-CA" w:eastAsia="zh-CN"/>
              </w:rPr>
            </w:pPr>
            <w:r>
              <w:rPr>
                <w:rFonts w:hint="eastAsia"/>
                <w:lang w:val="en-CA" w:eastAsia="zh-CN"/>
              </w:rPr>
              <w:t xml:space="preserve">Added </w:t>
            </w:r>
            <w:r w:rsidR="00E36F51">
              <w:rPr>
                <w:rFonts w:hint="eastAsia"/>
                <w:lang w:val="en-CA" w:eastAsia="zh-CN"/>
              </w:rPr>
              <w:t>NRMs for</w:t>
            </w:r>
            <w:r>
              <w:rPr>
                <w:rFonts w:hint="eastAsia"/>
                <w:lang w:val="en-CA" w:eastAsia="zh-CN"/>
              </w:rPr>
              <w:t xml:space="preserve"> management of </w:t>
            </w:r>
            <w:r w:rsidR="00BA784B">
              <w:rPr>
                <w:lang w:val="en-CA" w:eastAsia="zh-CN"/>
              </w:rPr>
              <w:t>RL</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1CF14249" w:rsidR="00D076E8" w:rsidRPr="004C4322" w:rsidRDefault="00621C28" w:rsidP="00D076E8">
            <w:pPr>
              <w:pStyle w:val="CRCoverPage"/>
              <w:spacing w:after="0"/>
              <w:rPr>
                <w:lang w:val="en-CA"/>
              </w:rPr>
            </w:pPr>
            <w:r>
              <w:rPr>
                <w:lang w:val="en-CA"/>
              </w:rPr>
              <w:t xml:space="preserve">Incomplete specifications for the management of </w:t>
            </w:r>
            <w:r w:rsidR="00BA784B">
              <w:rPr>
                <w:lang w:val="en-CA"/>
              </w:rPr>
              <w:t>RL</w:t>
            </w:r>
            <w:r>
              <w:rPr>
                <w:lang w:val="en-CA"/>
              </w:rPr>
              <w:t xml:space="preserve"> </w:t>
            </w:r>
            <w:r w:rsidR="00BA784B">
              <w:rPr>
                <w:lang w:val="en-CA"/>
              </w:rPr>
              <w:t xml:space="preserve">based </w:t>
            </w:r>
            <w:r>
              <w:rPr>
                <w:lang w:val="en-CA"/>
              </w:rPr>
              <w:t>feature</w:t>
            </w:r>
            <w:r w:rsidR="00BA784B">
              <w:rPr>
                <w:lang w:val="en-CA"/>
              </w:rPr>
              <w:t>s</w:t>
            </w:r>
            <w:r>
              <w:rPr>
                <w:lang w:val="en-CA"/>
              </w:rPr>
              <w:t>.</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3E570DE6" w:rsidR="00D076E8" w:rsidRPr="00894227" w:rsidRDefault="00AB39D4" w:rsidP="00D076E8">
            <w:pPr>
              <w:pStyle w:val="CRCoverPage"/>
              <w:spacing w:after="0"/>
              <w:ind w:left="100"/>
              <w:rPr>
                <w:lang w:val="en-US" w:eastAsia="zh-CN"/>
              </w:rPr>
            </w:pPr>
            <w:r>
              <w:rPr>
                <w:lang w:val="en-US" w:eastAsia="zh-CN"/>
              </w:rPr>
              <w:t>7.3a.1</w:t>
            </w:r>
            <w:r w:rsidR="00BD7DD0">
              <w:rPr>
                <w:lang w:val="en-US" w:eastAsia="zh-CN"/>
              </w:rPr>
              <w:t>.1</w:t>
            </w:r>
            <w:r>
              <w:rPr>
                <w:lang w:val="en-US" w:eastAsia="zh-CN"/>
              </w:rPr>
              <w:t>, 7.</w:t>
            </w:r>
            <w:r w:rsidR="00BD7DD0">
              <w:rPr>
                <w:lang w:val="en-US" w:eastAsia="zh-CN"/>
              </w:rPr>
              <w:t>3a.1.2</w:t>
            </w:r>
            <w:r>
              <w:rPr>
                <w:lang w:val="en-US" w:eastAsia="zh-CN"/>
              </w:rPr>
              <w:t>.</w:t>
            </w:r>
            <w:r w:rsidR="00BD7DD0">
              <w:rPr>
                <w:lang w:val="en-US" w:eastAsia="zh-CN"/>
              </w:rPr>
              <w:t>x</w:t>
            </w:r>
            <w:r>
              <w:rPr>
                <w:lang w:val="en-US" w:eastAsia="zh-CN"/>
              </w:rPr>
              <w:t xml:space="preserve"> (new), 7.4.</w:t>
            </w:r>
            <w:r w:rsidR="00BD7DD0">
              <w:rPr>
                <w:lang w:val="en-US" w:eastAsia="zh-CN"/>
              </w:rPr>
              <w:t>a</w:t>
            </w:r>
            <w:r>
              <w:rPr>
                <w:lang w:val="en-US" w:eastAsia="zh-CN"/>
              </w:rPr>
              <w:t xml:space="preserve"> (new), </w:t>
            </w:r>
            <w:r w:rsidR="000B292B">
              <w:rPr>
                <w:lang w:val="en-US" w:eastAsia="zh-CN"/>
              </w:rPr>
              <w:t xml:space="preserve">7.4.b (new), 7.4.c (new), 7.4.d (new), </w:t>
            </w:r>
            <w:r>
              <w:rPr>
                <w:lang w:val="en-US" w:eastAsia="zh-CN"/>
              </w:rPr>
              <w:t>7.5.1, A.x (new), A.y (new)</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2C50767D" w14:textId="77777777" w:rsidR="00345517" w:rsidRPr="00F17505" w:rsidRDefault="00345517" w:rsidP="00345517">
      <w:pPr>
        <w:pStyle w:val="Heading5"/>
      </w:pPr>
      <w:bookmarkStart w:id="3" w:name="_CR7_3a_1_1"/>
      <w:bookmarkStart w:id="4" w:name="_Toc130201982"/>
      <w:bookmarkStart w:id="5" w:name="_Toc193445382"/>
      <w:bookmarkStart w:id="6" w:name="_Toc178169029"/>
      <w:bookmarkEnd w:id="3"/>
      <w:r w:rsidRPr="00F17505">
        <w:t>7.</w:t>
      </w:r>
      <w:r>
        <w:t>3a</w:t>
      </w:r>
      <w:r w:rsidRPr="00F17505">
        <w:t>.1</w:t>
      </w:r>
      <w:r>
        <w:t>.2.1</w:t>
      </w:r>
      <w:r w:rsidRPr="00F17505">
        <w:tab/>
      </w:r>
      <w:r w:rsidRPr="00C24887">
        <w:rPr>
          <w:rFonts w:ascii="Courier New" w:hAnsi="Courier New" w:cs="Courier New"/>
        </w:rPr>
        <w:t>MLTrainingFunction</w:t>
      </w:r>
      <w:bookmarkEnd w:id="4"/>
      <w:bookmarkEnd w:id="5"/>
    </w:p>
    <w:p w14:paraId="25DE6FA8" w14:textId="77777777" w:rsidR="00345517" w:rsidRPr="00F17505" w:rsidRDefault="00345517" w:rsidP="00345517">
      <w:pPr>
        <w:pStyle w:val="Heading6"/>
      </w:pPr>
      <w:bookmarkStart w:id="7" w:name="_CR7_3a_1_2_1_1"/>
      <w:bookmarkStart w:id="8" w:name="_Toc130201983"/>
      <w:bookmarkStart w:id="9" w:name="_Toc193445383"/>
      <w:bookmarkEnd w:id="7"/>
      <w:r w:rsidRPr="00F17505">
        <w:t>7.</w:t>
      </w:r>
      <w:r>
        <w:t>3a</w:t>
      </w:r>
      <w:r w:rsidRPr="00F17505">
        <w:t>.1.</w:t>
      </w:r>
      <w:r>
        <w:t>2.</w:t>
      </w:r>
      <w:r w:rsidRPr="00F17505">
        <w:t>1</w:t>
      </w:r>
      <w:r>
        <w:t>.1</w:t>
      </w:r>
      <w:r w:rsidRPr="00F17505">
        <w:tab/>
        <w:t>Definition</w:t>
      </w:r>
      <w:bookmarkEnd w:id="8"/>
      <w:bookmarkEnd w:id="9"/>
    </w:p>
    <w:p w14:paraId="616E3621" w14:textId="77777777" w:rsidR="00345517" w:rsidRPr="00F17505" w:rsidRDefault="00345517" w:rsidP="00345517">
      <w:r w:rsidRPr="00F17505">
        <w:t xml:space="preserve">The IOC </w:t>
      </w:r>
      <w:r w:rsidRPr="00F17505">
        <w:rPr>
          <w:rFonts w:ascii="Courier New" w:hAnsi="Courier New" w:cs="Courier New"/>
        </w:rPr>
        <w:t>MLTrainingFunction</w:t>
      </w:r>
      <w:r w:rsidRPr="00F17505">
        <w:t xml:space="preserve"> represents the </w:t>
      </w:r>
      <w:r w:rsidRPr="00422937">
        <w:t>function</w:t>
      </w:r>
      <w:r w:rsidRPr="00F17505">
        <w:t xml:space="preserve"> that </w:t>
      </w:r>
      <w:r>
        <w:t>is responsible for</w:t>
      </w:r>
      <w:r w:rsidRPr="00F17505">
        <w:t xml:space="preserve">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5C1F6F5F" w14:textId="77777777" w:rsidR="00345517" w:rsidRPr="00D821B2" w:rsidRDefault="00345517" w:rsidP="00345517">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3D00721E" w14:textId="77777777" w:rsidR="00345517" w:rsidRPr="00D821B2" w:rsidRDefault="00345517" w:rsidP="00345517">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5526C43C" w14:textId="77777777" w:rsidR="00345517" w:rsidRPr="00D821B2" w:rsidRDefault="00345517" w:rsidP="00345517">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4B431BBF" w14:textId="77777777" w:rsidR="00345517" w:rsidRDefault="00345517" w:rsidP="00345517">
      <w:pPr>
        <w:pStyle w:val="Heading6"/>
      </w:pPr>
      <w:bookmarkStart w:id="10" w:name="_CR7_3a_1_2_1_2"/>
      <w:bookmarkStart w:id="11" w:name="_Toc130201984"/>
      <w:bookmarkStart w:id="12" w:name="_Toc193445384"/>
      <w:bookmarkEnd w:id="10"/>
      <w:r w:rsidRPr="00F17505">
        <w:t>7.</w:t>
      </w:r>
      <w:r>
        <w:t>3a</w:t>
      </w:r>
      <w:r w:rsidRPr="00F17505">
        <w:t>.1.2</w:t>
      </w:r>
      <w:r>
        <w:t>.1.2</w:t>
      </w:r>
      <w:r w:rsidRPr="00F17505">
        <w:tab/>
        <w:t>Attributes</w:t>
      </w:r>
      <w:bookmarkEnd w:id="11"/>
      <w:bookmarkEnd w:id="12"/>
    </w:p>
    <w:p w14:paraId="688C4214" w14:textId="77777777" w:rsidR="00345517" w:rsidRPr="00F17505" w:rsidRDefault="00345517" w:rsidP="00345517">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7CFF558" w14:textId="77777777" w:rsidR="00345517" w:rsidRPr="00F17505" w:rsidRDefault="00345517" w:rsidP="00345517">
      <w:pPr>
        <w:pStyle w:val="TH"/>
        <w:rPr>
          <w:rFonts w:eastAsia="Courier New"/>
        </w:rPr>
      </w:pPr>
      <w:bookmarkStart w:id="13" w:name="_CRTable7_3a_1_2_1_21"/>
      <w:r w:rsidRPr="00F17505">
        <w:rPr>
          <w:rFonts w:eastAsia="Courier New"/>
        </w:rPr>
        <w:t xml:space="preserve">Table </w:t>
      </w:r>
      <w:bookmarkEnd w:id="13"/>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45517" w:rsidRPr="00F17505" w14:paraId="5F9D857A" w14:textId="77777777" w:rsidTr="00043F27">
        <w:trPr>
          <w:cantSplit/>
          <w:jc w:val="center"/>
        </w:trPr>
        <w:tc>
          <w:tcPr>
            <w:tcW w:w="2605" w:type="dxa"/>
            <w:shd w:val="pct10" w:color="auto" w:fill="FFFFFF"/>
            <w:vAlign w:val="center"/>
          </w:tcPr>
          <w:p w14:paraId="30042961" w14:textId="77777777" w:rsidR="00345517" w:rsidRPr="00F17505" w:rsidRDefault="00345517" w:rsidP="00043F27">
            <w:pPr>
              <w:pStyle w:val="TAH"/>
              <w:spacing w:line="264" w:lineRule="auto"/>
              <w:ind w:right="142"/>
            </w:pPr>
            <w:r w:rsidRPr="00F17505">
              <w:t>Attribute name</w:t>
            </w:r>
          </w:p>
        </w:tc>
        <w:tc>
          <w:tcPr>
            <w:tcW w:w="1860" w:type="dxa"/>
            <w:shd w:val="pct10" w:color="auto" w:fill="FFFFFF"/>
            <w:vAlign w:val="center"/>
          </w:tcPr>
          <w:p w14:paraId="2AB4441C" w14:textId="77777777" w:rsidR="00345517" w:rsidRPr="00F17505" w:rsidRDefault="00345517" w:rsidP="00043F27">
            <w:pPr>
              <w:pStyle w:val="TAH"/>
              <w:spacing w:line="264" w:lineRule="auto"/>
              <w:ind w:right="142"/>
            </w:pPr>
            <w:r w:rsidRPr="00F17505">
              <w:t>Support Qualifier</w:t>
            </w:r>
          </w:p>
        </w:tc>
        <w:tc>
          <w:tcPr>
            <w:tcW w:w="1309" w:type="dxa"/>
            <w:shd w:val="pct10" w:color="auto" w:fill="FFFFFF"/>
            <w:vAlign w:val="center"/>
          </w:tcPr>
          <w:p w14:paraId="60A59FCA" w14:textId="77777777" w:rsidR="00345517" w:rsidRPr="00F17505" w:rsidRDefault="00345517" w:rsidP="00043F27">
            <w:pPr>
              <w:pStyle w:val="TAH"/>
              <w:spacing w:line="264" w:lineRule="auto"/>
              <w:ind w:right="142"/>
            </w:pPr>
            <w:r w:rsidRPr="00F17505">
              <w:t>isReadable</w:t>
            </w:r>
          </w:p>
        </w:tc>
        <w:tc>
          <w:tcPr>
            <w:tcW w:w="1219" w:type="dxa"/>
            <w:shd w:val="pct10" w:color="auto" w:fill="FFFFFF"/>
            <w:vAlign w:val="center"/>
          </w:tcPr>
          <w:p w14:paraId="4CEFFC5F" w14:textId="77777777" w:rsidR="00345517" w:rsidRPr="00F17505" w:rsidRDefault="00345517" w:rsidP="00043F27">
            <w:pPr>
              <w:pStyle w:val="TAH"/>
              <w:spacing w:line="264" w:lineRule="auto"/>
              <w:ind w:right="142"/>
            </w:pPr>
            <w:r w:rsidRPr="00F17505">
              <w:t>isWritable</w:t>
            </w:r>
          </w:p>
        </w:tc>
        <w:tc>
          <w:tcPr>
            <w:tcW w:w="1259" w:type="dxa"/>
            <w:shd w:val="pct10" w:color="auto" w:fill="FFFFFF"/>
            <w:vAlign w:val="center"/>
          </w:tcPr>
          <w:p w14:paraId="2DB1A93F" w14:textId="77777777" w:rsidR="00345517" w:rsidRPr="00F17505" w:rsidRDefault="00345517" w:rsidP="00043F27">
            <w:pPr>
              <w:pStyle w:val="TAH"/>
              <w:spacing w:line="264" w:lineRule="auto"/>
              <w:ind w:right="142"/>
            </w:pPr>
            <w:r w:rsidRPr="00F17505">
              <w:rPr>
                <w:rFonts w:cs="Arial"/>
                <w:bCs/>
                <w:szCs w:val="18"/>
              </w:rPr>
              <w:t>isInvariant</w:t>
            </w:r>
          </w:p>
        </w:tc>
        <w:tc>
          <w:tcPr>
            <w:tcW w:w="1379" w:type="dxa"/>
            <w:shd w:val="pct10" w:color="auto" w:fill="FFFFFF"/>
            <w:vAlign w:val="center"/>
          </w:tcPr>
          <w:p w14:paraId="13B69C79" w14:textId="77777777" w:rsidR="00345517" w:rsidRPr="00F17505" w:rsidRDefault="00345517" w:rsidP="00043F27">
            <w:pPr>
              <w:pStyle w:val="TAH"/>
              <w:spacing w:line="264" w:lineRule="auto"/>
              <w:ind w:right="142"/>
            </w:pPr>
            <w:r w:rsidRPr="00F17505">
              <w:t>isNotifyable</w:t>
            </w:r>
          </w:p>
        </w:tc>
      </w:tr>
      <w:tr w:rsidR="00345517" w:rsidRPr="00F17505" w14:paraId="209B8670" w14:textId="77777777" w:rsidTr="00043F27">
        <w:trPr>
          <w:cantSplit/>
          <w:jc w:val="center"/>
        </w:trPr>
        <w:tc>
          <w:tcPr>
            <w:tcW w:w="2605" w:type="dxa"/>
            <w:shd w:val="clear" w:color="auto" w:fill="D9D9D9"/>
          </w:tcPr>
          <w:p w14:paraId="39168A03" w14:textId="77777777" w:rsidR="00345517" w:rsidDel="000C60F3" w:rsidRDefault="00345517" w:rsidP="00043F27">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30B97620" w14:textId="77777777" w:rsidR="00345517" w:rsidRPr="00F17505" w:rsidDel="000C60F3" w:rsidRDefault="00345517" w:rsidP="00043F27">
            <w:pPr>
              <w:pStyle w:val="TAL"/>
              <w:spacing w:line="264" w:lineRule="auto"/>
              <w:ind w:right="142"/>
              <w:jc w:val="center"/>
            </w:pPr>
          </w:p>
        </w:tc>
        <w:tc>
          <w:tcPr>
            <w:tcW w:w="1309" w:type="dxa"/>
            <w:shd w:val="clear" w:color="auto" w:fill="D9D9D9"/>
          </w:tcPr>
          <w:p w14:paraId="55F565B7" w14:textId="77777777" w:rsidR="00345517" w:rsidRPr="00F17505" w:rsidDel="000C60F3" w:rsidRDefault="00345517" w:rsidP="00043F27">
            <w:pPr>
              <w:pStyle w:val="TAL"/>
              <w:spacing w:line="264" w:lineRule="auto"/>
              <w:ind w:right="142"/>
              <w:jc w:val="center"/>
            </w:pPr>
          </w:p>
        </w:tc>
        <w:tc>
          <w:tcPr>
            <w:tcW w:w="1219" w:type="dxa"/>
            <w:shd w:val="clear" w:color="auto" w:fill="D9D9D9"/>
          </w:tcPr>
          <w:p w14:paraId="424C113F" w14:textId="77777777" w:rsidR="00345517" w:rsidRPr="00F17505" w:rsidDel="000C60F3" w:rsidRDefault="00345517" w:rsidP="00043F27">
            <w:pPr>
              <w:pStyle w:val="TAL"/>
              <w:spacing w:line="264" w:lineRule="auto"/>
              <w:ind w:right="142"/>
              <w:jc w:val="center"/>
            </w:pPr>
          </w:p>
        </w:tc>
        <w:tc>
          <w:tcPr>
            <w:tcW w:w="1259" w:type="dxa"/>
            <w:shd w:val="clear" w:color="auto" w:fill="D9D9D9"/>
          </w:tcPr>
          <w:p w14:paraId="7B3E69B6" w14:textId="77777777" w:rsidR="00345517" w:rsidRPr="00F17505" w:rsidDel="000C60F3" w:rsidRDefault="00345517" w:rsidP="00043F27">
            <w:pPr>
              <w:pStyle w:val="TAL"/>
              <w:spacing w:line="264" w:lineRule="auto"/>
              <w:ind w:right="142"/>
              <w:jc w:val="center"/>
            </w:pPr>
          </w:p>
        </w:tc>
        <w:tc>
          <w:tcPr>
            <w:tcW w:w="1379" w:type="dxa"/>
            <w:shd w:val="clear" w:color="auto" w:fill="D9D9D9"/>
          </w:tcPr>
          <w:p w14:paraId="246A646E" w14:textId="77777777" w:rsidR="00345517" w:rsidRPr="00F17505" w:rsidDel="000C60F3" w:rsidRDefault="00345517" w:rsidP="00043F27">
            <w:pPr>
              <w:pStyle w:val="TAL"/>
              <w:spacing w:line="264" w:lineRule="auto"/>
              <w:ind w:right="142"/>
              <w:jc w:val="center"/>
              <w:rPr>
                <w:lang w:eastAsia="zh-CN"/>
              </w:rPr>
            </w:pPr>
          </w:p>
        </w:tc>
      </w:tr>
      <w:tr w:rsidR="00345517" w:rsidRPr="00F17505" w14:paraId="66B498E7" w14:textId="77777777" w:rsidTr="00043F27">
        <w:trPr>
          <w:cantSplit/>
          <w:jc w:val="center"/>
        </w:trPr>
        <w:tc>
          <w:tcPr>
            <w:tcW w:w="2605" w:type="dxa"/>
            <w:shd w:val="clear" w:color="auto" w:fill="D9D9D9"/>
          </w:tcPr>
          <w:p w14:paraId="09812C31" w14:textId="77777777" w:rsidR="00345517" w:rsidRPr="00F17505" w:rsidRDefault="00345517" w:rsidP="00043F27">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3B88FB70" w14:textId="77777777" w:rsidR="00345517" w:rsidRPr="00F17505" w:rsidDel="000C60F3" w:rsidRDefault="00345517" w:rsidP="00043F27">
            <w:pPr>
              <w:pStyle w:val="TAL"/>
              <w:spacing w:line="264" w:lineRule="auto"/>
              <w:ind w:right="142"/>
              <w:jc w:val="center"/>
            </w:pPr>
            <w:r>
              <w:t>M</w:t>
            </w:r>
          </w:p>
        </w:tc>
        <w:tc>
          <w:tcPr>
            <w:tcW w:w="1309" w:type="dxa"/>
            <w:shd w:val="clear" w:color="auto" w:fill="D9D9D9"/>
          </w:tcPr>
          <w:p w14:paraId="1122D4E7" w14:textId="77777777" w:rsidR="00345517" w:rsidRPr="00F17505" w:rsidDel="000C60F3" w:rsidRDefault="00345517" w:rsidP="00043F27">
            <w:pPr>
              <w:pStyle w:val="TAL"/>
              <w:spacing w:line="264" w:lineRule="auto"/>
              <w:ind w:right="142"/>
              <w:jc w:val="center"/>
            </w:pPr>
            <w:r w:rsidRPr="00F17505">
              <w:t>T</w:t>
            </w:r>
          </w:p>
        </w:tc>
        <w:tc>
          <w:tcPr>
            <w:tcW w:w="1219" w:type="dxa"/>
            <w:shd w:val="clear" w:color="auto" w:fill="D9D9D9"/>
          </w:tcPr>
          <w:p w14:paraId="004E53E6" w14:textId="77777777" w:rsidR="00345517" w:rsidRPr="00F17505" w:rsidDel="000C60F3" w:rsidRDefault="00345517" w:rsidP="00043F27">
            <w:pPr>
              <w:pStyle w:val="TAL"/>
              <w:spacing w:line="264" w:lineRule="auto"/>
              <w:ind w:right="142"/>
              <w:jc w:val="center"/>
            </w:pPr>
            <w:r w:rsidRPr="00F17505">
              <w:t>F</w:t>
            </w:r>
          </w:p>
        </w:tc>
        <w:tc>
          <w:tcPr>
            <w:tcW w:w="1259" w:type="dxa"/>
            <w:shd w:val="clear" w:color="auto" w:fill="D9D9D9"/>
          </w:tcPr>
          <w:p w14:paraId="57F557F3" w14:textId="77777777" w:rsidR="00345517" w:rsidRPr="00F17505" w:rsidDel="000C60F3" w:rsidRDefault="00345517" w:rsidP="00043F27">
            <w:pPr>
              <w:pStyle w:val="TAL"/>
              <w:spacing w:line="264" w:lineRule="auto"/>
              <w:ind w:right="142"/>
              <w:jc w:val="center"/>
            </w:pPr>
            <w:r w:rsidRPr="00F17505">
              <w:rPr>
                <w:lang w:eastAsia="zh-CN"/>
              </w:rPr>
              <w:t>F</w:t>
            </w:r>
          </w:p>
        </w:tc>
        <w:tc>
          <w:tcPr>
            <w:tcW w:w="1379" w:type="dxa"/>
            <w:shd w:val="clear" w:color="auto" w:fill="D9D9D9"/>
          </w:tcPr>
          <w:p w14:paraId="7A3BE45C" w14:textId="77777777" w:rsidR="00345517" w:rsidRPr="00F17505" w:rsidDel="000C60F3" w:rsidRDefault="00345517" w:rsidP="00043F27">
            <w:pPr>
              <w:pStyle w:val="TAL"/>
              <w:spacing w:line="264" w:lineRule="auto"/>
              <w:ind w:right="142"/>
              <w:jc w:val="center"/>
              <w:rPr>
                <w:lang w:eastAsia="zh-CN"/>
              </w:rPr>
            </w:pPr>
            <w:r w:rsidRPr="00F17505">
              <w:rPr>
                <w:lang w:eastAsia="zh-CN"/>
              </w:rPr>
              <w:t>T</w:t>
            </w:r>
          </w:p>
        </w:tc>
      </w:tr>
      <w:tr w:rsidR="009607BC" w:rsidRPr="00F17505" w14:paraId="04ECFAEF" w14:textId="77777777" w:rsidTr="00043F27">
        <w:trPr>
          <w:cantSplit/>
          <w:jc w:val="center"/>
          <w:ins w:id="14" w:author="Intel - YY" w:date="2025-05-08T08:12:00Z"/>
        </w:trPr>
        <w:tc>
          <w:tcPr>
            <w:tcW w:w="2605" w:type="dxa"/>
            <w:shd w:val="clear" w:color="auto" w:fill="D9D9D9"/>
          </w:tcPr>
          <w:p w14:paraId="578B3250" w14:textId="2E2063DA" w:rsidR="009607BC" w:rsidRDefault="009607BC" w:rsidP="009607BC">
            <w:pPr>
              <w:pStyle w:val="TAL"/>
              <w:tabs>
                <w:tab w:val="left" w:pos="774"/>
              </w:tabs>
              <w:spacing w:line="264" w:lineRule="auto"/>
              <w:ind w:right="142"/>
              <w:rPr>
                <w:ins w:id="15" w:author="Intel - YY" w:date="2025-05-08T08:12:00Z" w16du:dateUtc="2025-05-08T15:12:00Z"/>
                <w:rFonts w:ascii="Courier New" w:hAnsi="Courier New" w:cs="Courier New"/>
              </w:rPr>
            </w:pPr>
            <w:ins w:id="16" w:author="Intel - YY" w:date="2025-05-08T08:12:00Z" w16du:dateUtc="2025-05-08T15:12:00Z">
              <w:r>
                <w:rPr>
                  <w:rFonts w:ascii="Courier New" w:hAnsi="Courier New" w:cs="Courier New"/>
                </w:rPr>
                <w:t>rLConfiguration</w:t>
              </w:r>
            </w:ins>
          </w:p>
        </w:tc>
        <w:tc>
          <w:tcPr>
            <w:tcW w:w="1860" w:type="dxa"/>
            <w:shd w:val="clear" w:color="auto" w:fill="D9D9D9"/>
          </w:tcPr>
          <w:p w14:paraId="12161596" w14:textId="7FD7DB0F" w:rsidR="009607BC" w:rsidRDefault="009607BC" w:rsidP="009607BC">
            <w:pPr>
              <w:pStyle w:val="TAL"/>
              <w:spacing w:line="264" w:lineRule="auto"/>
              <w:ind w:right="142"/>
              <w:jc w:val="center"/>
              <w:rPr>
                <w:ins w:id="17" w:author="Intel - YY" w:date="2025-05-08T08:12:00Z" w16du:dateUtc="2025-05-08T15:12:00Z"/>
              </w:rPr>
            </w:pPr>
            <w:ins w:id="18" w:author="Intel - YY" w:date="2025-05-08T08:12:00Z" w16du:dateUtc="2025-05-08T15:12:00Z">
              <w:r>
                <w:t>CM</w:t>
              </w:r>
            </w:ins>
          </w:p>
        </w:tc>
        <w:tc>
          <w:tcPr>
            <w:tcW w:w="1309" w:type="dxa"/>
            <w:shd w:val="clear" w:color="auto" w:fill="D9D9D9"/>
          </w:tcPr>
          <w:p w14:paraId="7446CBE5" w14:textId="327BED86" w:rsidR="009607BC" w:rsidRPr="00F17505" w:rsidRDefault="009607BC" w:rsidP="009607BC">
            <w:pPr>
              <w:pStyle w:val="TAL"/>
              <w:spacing w:line="264" w:lineRule="auto"/>
              <w:ind w:right="142"/>
              <w:jc w:val="center"/>
              <w:rPr>
                <w:ins w:id="19" w:author="Intel - YY" w:date="2025-05-08T08:12:00Z" w16du:dateUtc="2025-05-08T15:12:00Z"/>
              </w:rPr>
            </w:pPr>
            <w:ins w:id="20" w:author="Intel - YY" w:date="2025-05-08T08:12:00Z" w16du:dateUtc="2025-05-08T15:12:00Z">
              <w:r w:rsidRPr="00F17505">
                <w:t>T</w:t>
              </w:r>
            </w:ins>
          </w:p>
        </w:tc>
        <w:tc>
          <w:tcPr>
            <w:tcW w:w="1219" w:type="dxa"/>
            <w:shd w:val="clear" w:color="auto" w:fill="D9D9D9"/>
          </w:tcPr>
          <w:p w14:paraId="5B08F711" w14:textId="341765A0" w:rsidR="009607BC" w:rsidRPr="00F17505" w:rsidRDefault="009607BC" w:rsidP="009607BC">
            <w:pPr>
              <w:pStyle w:val="TAL"/>
              <w:spacing w:line="264" w:lineRule="auto"/>
              <w:ind w:right="142"/>
              <w:jc w:val="center"/>
              <w:rPr>
                <w:ins w:id="21" w:author="Intel - YY" w:date="2025-05-08T08:12:00Z" w16du:dateUtc="2025-05-08T15:12:00Z"/>
              </w:rPr>
            </w:pPr>
            <w:ins w:id="22" w:author="Intel - YY" w:date="2025-05-08T08:12:00Z" w16du:dateUtc="2025-05-08T15:12:00Z">
              <w:r>
                <w:t>T</w:t>
              </w:r>
            </w:ins>
          </w:p>
        </w:tc>
        <w:tc>
          <w:tcPr>
            <w:tcW w:w="1259" w:type="dxa"/>
            <w:shd w:val="clear" w:color="auto" w:fill="D9D9D9"/>
          </w:tcPr>
          <w:p w14:paraId="01FB3028" w14:textId="4C49FB27" w:rsidR="009607BC" w:rsidRPr="00F17505" w:rsidRDefault="009607BC" w:rsidP="009607BC">
            <w:pPr>
              <w:pStyle w:val="TAL"/>
              <w:spacing w:line="264" w:lineRule="auto"/>
              <w:ind w:right="142"/>
              <w:jc w:val="center"/>
              <w:rPr>
                <w:ins w:id="23" w:author="Intel - YY" w:date="2025-05-08T08:12:00Z" w16du:dateUtc="2025-05-08T15:12:00Z"/>
                <w:lang w:eastAsia="zh-CN"/>
              </w:rPr>
            </w:pPr>
            <w:ins w:id="24" w:author="Intel - YY" w:date="2025-05-08T08:12:00Z" w16du:dateUtc="2025-05-08T15:12:00Z">
              <w:r w:rsidRPr="00F17505">
                <w:rPr>
                  <w:lang w:eastAsia="zh-CN"/>
                </w:rPr>
                <w:t>F</w:t>
              </w:r>
            </w:ins>
          </w:p>
        </w:tc>
        <w:tc>
          <w:tcPr>
            <w:tcW w:w="1379" w:type="dxa"/>
            <w:shd w:val="clear" w:color="auto" w:fill="D9D9D9"/>
          </w:tcPr>
          <w:p w14:paraId="1C730E01" w14:textId="4D34F0F7" w:rsidR="009607BC" w:rsidRPr="00F17505" w:rsidRDefault="009607BC" w:rsidP="009607BC">
            <w:pPr>
              <w:pStyle w:val="TAL"/>
              <w:spacing w:line="264" w:lineRule="auto"/>
              <w:ind w:right="142"/>
              <w:jc w:val="center"/>
              <w:rPr>
                <w:ins w:id="25" w:author="Intel - YY" w:date="2025-05-08T08:12:00Z" w16du:dateUtc="2025-05-08T15:12:00Z"/>
                <w:lang w:eastAsia="zh-CN"/>
              </w:rPr>
            </w:pPr>
            <w:ins w:id="26" w:author="Intel - YY" w:date="2025-05-08T08:12:00Z" w16du:dateUtc="2025-05-08T15:12:00Z">
              <w:r w:rsidRPr="00F17505">
                <w:rPr>
                  <w:lang w:eastAsia="zh-CN"/>
                </w:rPr>
                <w:t>T</w:t>
              </w:r>
            </w:ins>
          </w:p>
        </w:tc>
      </w:tr>
    </w:tbl>
    <w:p w14:paraId="395ABCF2" w14:textId="77777777" w:rsidR="00345517" w:rsidRPr="00F17505" w:rsidRDefault="00345517" w:rsidP="00345517"/>
    <w:p w14:paraId="690F6063" w14:textId="77777777" w:rsidR="00345517" w:rsidRPr="00F17505" w:rsidRDefault="00345517" w:rsidP="00345517">
      <w:pPr>
        <w:pStyle w:val="Heading6"/>
      </w:pPr>
      <w:bookmarkStart w:id="27" w:name="_CR7_3a_1_2_1_3"/>
      <w:bookmarkStart w:id="28" w:name="_Toc130201985"/>
      <w:bookmarkStart w:id="29" w:name="_Toc193445385"/>
      <w:bookmarkEnd w:id="27"/>
      <w:r w:rsidRPr="00F17505">
        <w:t>7.</w:t>
      </w:r>
      <w:r>
        <w:t>3a</w:t>
      </w:r>
      <w:r w:rsidRPr="00F17505">
        <w:t>.1</w:t>
      </w:r>
      <w:r>
        <w:t>.2.1</w:t>
      </w:r>
      <w:r w:rsidRPr="00F17505">
        <w:t>.3</w:t>
      </w:r>
      <w:r w:rsidRPr="00F17505">
        <w:tab/>
        <w:t>Attribute constraints</w:t>
      </w:r>
      <w:bookmarkEnd w:id="28"/>
      <w:bookmarkEnd w:id="29"/>
    </w:p>
    <w:p w14:paraId="4716DFD7" w14:textId="7A254036" w:rsidR="009607BC" w:rsidRPr="00F17505" w:rsidRDefault="009607BC" w:rsidP="009607BC">
      <w:pPr>
        <w:pStyle w:val="TH"/>
        <w:rPr>
          <w:ins w:id="30" w:author="Intel - YY" w:date="2025-05-08T08:13:00Z" w16du:dateUtc="2025-05-08T15:13:00Z"/>
        </w:rPr>
      </w:pPr>
      <w:ins w:id="31" w:author="Intel - YY" w:date="2025-05-08T08:13:00Z" w16du:dateUtc="2025-05-08T15:13:00Z">
        <w:r w:rsidRPr="00F17505">
          <w:t>Table 7.</w:t>
        </w:r>
        <w:r>
          <w:t>3a</w:t>
        </w:r>
        <w:r w:rsidRPr="00F17505">
          <w:t>.1</w:t>
        </w:r>
        <w:r>
          <w:t>.2.1</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9607BC" w:rsidRPr="00F17505" w14:paraId="1102151E" w14:textId="77777777" w:rsidTr="00043F27">
        <w:trPr>
          <w:jc w:val="center"/>
          <w:ins w:id="32" w:author="Intel - YY" w:date="2025-05-08T08:13:00Z"/>
        </w:trPr>
        <w:tc>
          <w:tcPr>
            <w:tcW w:w="4025" w:type="dxa"/>
            <w:shd w:val="clear" w:color="auto" w:fill="D9D9D9"/>
            <w:tcMar>
              <w:top w:w="0" w:type="dxa"/>
              <w:left w:w="28" w:type="dxa"/>
              <w:bottom w:w="0" w:type="dxa"/>
              <w:right w:w="108" w:type="dxa"/>
            </w:tcMar>
            <w:hideMark/>
          </w:tcPr>
          <w:p w14:paraId="539610AC" w14:textId="77777777" w:rsidR="009607BC" w:rsidRPr="00F17505" w:rsidRDefault="009607BC" w:rsidP="00043F27">
            <w:pPr>
              <w:pStyle w:val="TAH"/>
              <w:rPr>
                <w:ins w:id="33" w:author="Intel - YY" w:date="2025-05-08T08:13:00Z" w16du:dateUtc="2025-05-08T15:13:00Z"/>
              </w:rPr>
            </w:pPr>
            <w:ins w:id="34" w:author="Intel - YY" w:date="2025-05-08T08:13:00Z" w16du:dateUtc="2025-05-08T15:13:00Z">
              <w:r w:rsidRPr="00F17505">
                <w:t>Name</w:t>
              </w:r>
            </w:ins>
          </w:p>
        </w:tc>
        <w:tc>
          <w:tcPr>
            <w:tcW w:w="5611" w:type="dxa"/>
            <w:shd w:val="clear" w:color="auto" w:fill="D9D9D9"/>
            <w:tcMar>
              <w:top w:w="0" w:type="dxa"/>
              <w:left w:w="28" w:type="dxa"/>
              <w:bottom w:w="0" w:type="dxa"/>
              <w:right w:w="108" w:type="dxa"/>
            </w:tcMar>
            <w:hideMark/>
          </w:tcPr>
          <w:p w14:paraId="3F0A80F5" w14:textId="77777777" w:rsidR="009607BC" w:rsidRPr="00F17505" w:rsidRDefault="009607BC" w:rsidP="00043F27">
            <w:pPr>
              <w:pStyle w:val="TAH"/>
              <w:rPr>
                <w:ins w:id="35" w:author="Intel - YY" w:date="2025-05-08T08:13:00Z" w16du:dateUtc="2025-05-08T15:13:00Z"/>
              </w:rPr>
            </w:pPr>
            <w:ins w:id="36" w:author="Intel - YY" w:date="2025-05-08T08:13:00Z" w16du:dateUtc="2025-05-08T15:13:00Z">
              <w:r w:rsidRPr="00F17505">
                <w:rPr>
                  <w:color w:val="000000"/>
                </w:rPr>
                <w:t>Definition</w:t>
              </w:r>
            </w:ins>
          </w:p>
        </w:tc>
      </w:tr>
      <w:tr w:rsidR="009607BC" w:rsidRPr="00F17505" w14:paraId="06662B61" w14:textId="77777777" w:rsidTr="00043F27">
        <w:trPr>
          <w:jc w:val="center"/>
          <w:ins w:id="37" w:author="Intel - YY" w:date="2025-05-08T08:13:00Z"/>
        </w:trPr>
        <w:tc>
          <w:tcPr>
            <w:tcW w:w="4025" w:type="dxa"/>
            <w:tcMar>
              <w:top w:w="0" w:type="dxa"/>
              <w:left w:w="28" w:type="dxa"/>
              <w:bottom w:w="0" w:type="dxa"/>
              <w:right w:w="108" w:type="dxa"/>
            </w:tcMar>
          </w:tcPr>
          <w:p w14:paraId="17F0D8C6" w14:textId="2E32B456" w:rsidR="009607BC" w:rsidRPr="00F17505" w:rsidRDefault="009607BC" w:rsidP="00043F27">
            <w:pPr>
              <w:pStyle w:val="TAL"/>
              <w:rPr>
                <w:ins w:id="38" w:author="Intel - YY" w:date="2025-05-08T08:13:00Z" w16du:dateUtc="2025-05-08T15:13:00Z"/>
                <w:rFonts w:ascii="Courier New" w:hAnsi="Courier New" w:cs="Courier New"/>
              </w:rPr>
            </w:pPr>
            <w:ins w:id="39" w:author="Intel - YY" w:date="2025-05-08T08:13:00Z" w16du:dateUtc="2025-05-08T15:13:00Z">
              <w:r>
                <w:rPr>
                  <w:rFonts w:ascii="Courier New" w:hAnsi="Courier New" w:cs="Courier New"/>
                </w:rPr>
                <w:t>rLConfiguration</w:t>
              </w:r>
            </w:ins>
          </w:p>
        </w:tc>
        <w:tc>
          <w:tcPr>
            <w:tcW w:w="5611" w:type="dxa"/>
            <w:tcMar>
              <w:top w:w="0" w:type="dxa"/>
              <w:left w:w="28" w:type="dxa"/>
              <w:bottom w:w="0" w:type="dxa"/>
              <w:right w:w="108" w:type="dxa"/>
            </w:tcMar>
          </w:tcPr>
          <w:p w14:paraId="0DB8D23D" w14:textId="04B701FB" w:rsidR="009607BC" w:rsidRPr="00F17505" w:rsidRDefault="009607BC" w:rsidP="00043F27">
            <w:pPr>
              <w:pStyle w:val="TAL"/>
              <w:rPr>
                <w:ins w:id="40" w:author="Intel - YY" w:date="2025-05-08T08:13:00Z" w16du:dateUtc="2025-05-08T15:13:00Z"/>
                <w:rFonts w:cs="Arial"/>
                <w:lang w:eastAsia="zh-CN"/>
              </w:rPr>
            </w:pPr>
            <w:ins w:id="41" w:author="Intel - YY" w:date="2025-05-08T08:13:00Z" w16du:dateUtc="2025-05-08T15:13:00Z">
              <w:r>
                <w:rPr>
                  <w:rFonts w:cs="Arial"/>
                  <w:lang w:eastAsia="zh-CN"/>
                </w:rPr>
                <w:t>Condition: RL is supported by the ML Training Function.</w:t>
              </w:r>
            </w:ins>
          </w:p>
        </w:tc>
      </w:tr>
    </w:tbl>
    <w:p w14:paraId="0DF192F4" w14:textId="374AAE8B" w:rsidR="00345517" w:rsidRPr="00F17505" w:rsidRDefault="00345517" w:rsidP="00345517">
      <w:del w:id="42" w:author="Intel - YY" w:date="2025-05-08T08:13:00Z" w16du:dateUtc="2025-05-08T15:13:00Z">
        <w:r w:rsidRPr="00F17505" w:rsidDel="009607BC">
          <w:delText>None.</w:delText>
        </w:r>
      </w:del>
    </w:p>
    <w:p w14:paraId="079F5E14" w14:textId="77777777" w:rsidR="00345517" w:rsidRPr="00F17505" w:rsidRDefault="00345517" w:rsidP="00345517">
      <w:pPr>
        <w:pStyle w:val="Heading6"/>
      </w:pPr>
      <w:bookmarkStart w:id="43" w:name="_CR7_3a_1_2_1_4"/>
      <w:bookmarkStart w:id="44" w:name="_Toc130201986"/>
      <w:bookmarkStart w:id="45" w:name="_Toc193445386"/>
      <w:bookmarkEnd w:id="43"/>
      <w:r w:rsidRPr="00F17505">
        <w:t>7.</w:t>
      </w:r>
      <w:r>
        <w:t>3a</w:t>
      </w:r>
      <w:r w:rsidRPr="00F17505">
        <w:t>.1</w:t>
      </w:r>
      <w:r>
        <w:t>.2.1</w:t>
      </w:r>
      <w:r w:rsidRPr="00F17505">
        <w:t>.4</w:t>
      </w:r>
      <w:r w:rsidRPr="00F17505">
        <w:tab/>
        <w:t>Notifications</w:t>
      </w:r>
      <w:bookmarkEnd w:id="44"/>
      <w:bookmarkEnd w:id="45"/>
    </w:p>
    <w:p w14:paraId="07E8EB07" w14:textId="77777777" w:rsidR="00345517" w:rsidRPr="00F17505" w:rsidRDefault="00345517" w:rsidP="00345517">
      <w:r w:rsidRPr="00F17505">
        <w:t>The common notifications defined in clause 7.</w:t>
      </w:r>
      <w:r>
        <w:t>6</w:t>
      </w:r>
      <w:r w:rsidRPr="00F17505">
        <w:t xml:space="preserve"> are valid for this IOC, without exceptions or additions.</w:t>
      </w:r>
    </w:p>
    <w:p w14:paraId="529C4616" w14:textId="455EEA94" w:rsidR="00936164" w:rsidRDefault="00936164" w:rsidP="00A46E3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6E89" w:rsidRPr="00EB73C7" w14:paraId="4B2854A1" w14:textId="77777777" w:rsidTr="00523093">
        <w:tc>
          <w:tcPr>
            <w:tcW w:w="9521" w:type="dxa"/>
            <w:shd w:val="clear" w:color="auto" w:fill="FFFFCC"/>
            <w:vAlign w:val="center"/>
          </w:tcPr>
          <w:p w14:paraId="46266CCA" w14:textId="77777777" w:rsidR="006E6E89" w:rsidRPr="00EB73C7" w:rsidRDefault="006E6E89" w:rsidP="00523093">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66879B25" w14:textId="2EA1CA1E" w:rsidR="00D7736A" w:rsidRPr="00F17505" w:rsidRDefault="00BC2D4F" w:rsidP="00345517">
      <w:pPr>
        <w:pStyle w:val="Heading3"/>
        <w:rPr>
          <w:ins w:id="46" w:author="Intel - YY" w:date="2025-03-03T12:54:00Z"/>
          <w:lang w:eastAsia="zh-CN"/>
        </w:rPr>
      </w:pPr>
      <w:bookmarkStart w:id="47" w:name="_CR7_3a_1_2"/>
      <w:bookmarkStart w:id="48" w:name="_CR7_3a_1_2_1"/>
      <w:bookmarkEnd w:id="47"/>
      <w:bookmarkEnd w:id="48"/>
      <w:ins w:id="49" w:author="Intel - YY" w:date="2025-03-03T12:52:00Z">
        <w:r w:rsidRPr="00F17505">
          <w:t>7.4.</w:t>
        </w:r>
        <w:r>
          <w:t>a</w:t>
        </w:r>
      </w:ins>
      <w:ins w:id="50" w:author="Intel - YY" w:date="2025-05-08T08:10:00Z" w16du:dateUtc="2025-05-08T15:10:00Z">
        <w:r>
          <w:t>0</w:t>
        </w:r>
      </w:ins>
      <w:ins w:id="51" w:author="Intel - YY" w:date="2025-03-03T12:54:00Z">
        <w:r w:rsidR="00D7736A" w:rsidRPr="00F17505">
          <w:tab/>
        </w:r>
        <w:r w:rsidR="00D7736A">
          <w:rPr>
            <w:rFonts w:ascii="Courier New" w:hAnsi="Courier New" w:cs="Courier New" w:hint="eastAsia"/>
            <w:lang w:eastAsia="zh-CN"/>
          </w:rPr>
          <w:t>RL</w:t>
        </w:r>
      </w:ins>
      <w:ins w:id="52" w:author="Intel - YY" w:date="2025-05-08T07:57:00Z" w16du:dateUtc="2025-05-08T14:57:00Z">
        <w:r w:rsidR="00B2031B">
          <w:rPr>
            <w:rFonts w:ascii="Courier New" w:hAnsi="Courier New" w:cs="Courier New"/>
            <w:lang w:eastAsia="zh-CN"/>
          </w:rPr>
          <w:t>Configuration</w:t>
        </w:r>
      </w:ins>
      <w:ins w:id="53" w:author="Intel - YY" w:date="2025-03-03T12:52:00Z">
        <w:r w:rsidR="00345517" w:rsidRPr="00F17505">
          <w:rPr>
            <w:rFonts w:ascii="Courier New" w:hAnsi="Courier New" w:cs="Courier New"/>
          </w:rPr>
          <w:t xml:space="preserve"> &lt;&lt;dataType&gt;&gt;</w:t>
        </w:r>
      </w:ins>
    </w:p>
    <w:p w14:paraId="7B57B7B9" w14:textId="604E8167" w:rsidR="00D7736A" w:rsidRPr="00F17505" w:rsidRDefault="00BC2D4F" w:rsidP="00345517">
      <w:pPr>
        <w:pStyle w:val="Heading4"/>
        <w:rPr>
          <w:ins w:id="54" w:author="Intel - YY" w:date="2025-03-03T12:54:00Z"/>
        </w:rPr>
      </w:pPr>
      <w:ins w:id="55" w:author="Intel - YY" w:date="2025-05-08T08:10:00Z" w16du:dateUtc="2025-05-08T15:10:00Z">
        <w:r w:rsidRPr="00F17505">
          <w:t>7.4.</w:t>
        </w:r>
        <w:r>
          <w:t>a0.1</w:t>
        </w:r>
      </w:ins>
      <w:ins w:id="56" w:author="Intel - YY" w:date="2025-03-03T12:54:00Z">
        <w:r w:rsidR="00D7736A" w:rsidRPr="00F17505">
          <w:tab/>
          <w:t>Definition</w:t>
        </w:r>
      </w:ins>
    </w:p>
    <w:p w14:paraId="6F3039E0" w14:textId="28FBF17A" w:rsidR="00D7736A" w:rsidRDefault="00D7736A" w:rsidP="00D7736A">
      <w:pPr>
        <w:rPr>
          <w:ins w:id="57" w:author="Intel - YY" w:date="2025-03-27T09:32:00Z" w16du:dateUtc="2025-03-27T16:32:00Z"/>
        </w:rPr>
      </w:pPr>
      <w:ins w:id="58" w:author="Intel - YY" w:date="2025-03-03T12:54:00Z">
        <w:r w:rsidRPr="00F17505">
          <w:t>Th</w:t>
        </w:r>
      </w:ins>
      <w:ins w:id="59" w:author="Intel - YY" w:date="2025-05-08T08:20:00Z" w16du:dateUtc="2025-05-08T15:20:00Z">
        <w:r w:rsidR="00641A9A">
          <w:t xml:space="preserve">is </w:t>
        </w:r>
        <w:r w:rsidR="00641A9A" w:rsidRPr="00F17505">
          <w:t>data type specifies the</w:t>
        </w:r>
        <w:r w:rsidR="00641A9A">
          <w:t xml:space="preserve"> configurations for the RL </w:t>
        </w:r>
      </w:ins>
      <w:ins w:id="60" w:author="Intel - YY" w:date="2025-05-08T08:21:00Z" w16du:dateUtc="2025-05-08T15:21:00Z">
        <w:r w:rsidR="00641A9A">
          <w:t xml:space="preserve">feature supported by </w:t>
        </w:r>
      </w:ins>
      <w:ins w:id="61" w:author="Intel - YY" w:date="2025-03-03T12:54:00Z">
        <w:r>
          <w:rPr>
            <w:lang w:eastAsia="zh-CN"/>
          </w:rPr>
          <w:t xml:space="preserve">the </w:t>
        </w:r>
        <w:r>
          <w:rPr>
            <w:rFonts w:hint="eastAsia"/>
            <w:lang w:eastAsia="zh-CN"/>
          </w:rPr>
          <w:t>ML training function</w:t>
        </w:r>
        <w:r>
          <w:rPr>
            <w:lang w:eastAsia="zh-CN"/>
          </w:rPr>
          <w:t xml:space="preserve"> </w:t>
        </w:r>
        <w:r>
          <w:rPr>
            <w:rFonts w:hint="eastAsia"/>
            <w:lang w:eastAsia="zh-CN"/>
          </w:rPr>
          <w:t>play</w:t>
        </w:r>
      </w:ins>
      <w:ins w:id="62" w:author="Intel - YY" w:date="2025-03-27T09:34:00Z" w16du:dateUtc="2025-03-27T16:34:00Z">
        <w:r w:rsidR="00E80FE3">
          <w:rPr>
            <w:rFonts w:hint="eastAsia"/>
            <w:lang w:eastAsia="zh-CN"/>
          </w:rPr>
          <w:t>ing</w:t>
        </w:r>
      </w:ins>
      <w:ins w:id="63" w:author="Intel - YY" w:date="2025-03-03T12:54:00Z">
        <w:r>
          <w:rPr>
            <w:rFonts w:hint="eastAsia"/>
            <w:lang w:eastAsia="zh-CN"/>
          </w:rPr>
          <w:t xml:space="preserve"> the role of RL agent training component. </w:t>
        </w:r>
      </w:ins>
      <w:ins w:id="64" w:author="Intel - YY" w:date="2025-05-08T08:22:00Z" w16du:dateUtc="2025-05-08T15:22:00Z">
        <w:r w:rsidR="001322DB">
          <w:rPr>
            <w:lang w:eastAsia="zh-CN"/>
          </w:rPr>
          <w:t xml:space="preserve">The </w:t>
        </w:r>
      </w:ins>
      <w:ins w:id="65" w:author="Intel - YY" w:date="2025-03-26T08:44:00Z" w16du:dateUtc="2025-03-26T15:44:00Z">
        <w:r w:rsidR="00AC5B64" w:rsidRPr="00811664">
          <w:rPr>
            <w:rFonts w:hint="eastAsia"/>
            <w:lang w:eastAsia="zh-CN"/>
          </w:rPr>
          <w:t>RL agent training component train</w:t>
        </w:r>
      </w:ins>
      <w:ins w:id="66" w:author="Intel - YY" w:date="2025-05-08T08:22:00Z" w16du:dateUtc="2025-05-08T15:22:00Z">
        <w:r w:rsidR="001322DB">
          <w:rPr>
            <w:lang w:eastAsia="zh-CN"/>
          </w:rPr>
          <w:t>s</w:t>
        </w:r>
      </w:ins>
      <w:ins w:id="67" w:author="Intel - YY" w:date="2025-03-26T08:44:00Z" w16du:dateUtc="2025-03-26T15:44:00Z">
        <w:r w:rsidR="00AC5B64" w:rsidRPr="00811664">
          <w:rPr>
            <w:rFonts w:hint="eastAsia"/>
            <w:lang w:eastAsia="zh-CN"/>
          </w:rPr>
          <w:t xml:space="preserve"> the RL model</w:t>
        </w:r>
      </w:ins>
      <w:ins w:id="68" w:author="Intel - YY" w:date="2025-05-08T08:22:00Z" w16du:dateUtc="2025-05-08T15:22:00Z">
        <w:r w:rsidR="001322DB">
          <w:rPr>
            <w:lang w:eastAsia="zh-CN"/>
          </w:rPr>
          <w:t xml:space="preserve"> based on these </w:t>
        </w:r>
      </w:ins>
      <w:ins w:id="69" w:author="Intel - YY" w:date="2025-05-08T08:27:00Z" w16du:dateUtc="2025-05-08T15:27:00Z">
        <w:r w:rsidR="005719FE">
          <w:rPr>
            <w:lang w:eastAsia="zh-CN"/>
          </w:rPr>
          <w:t xml:space="preserve">RL </w:t>
        </w:r>
      </w:ins>
      <w:ins w:id="70" w:author="Intel - YY" w:date="2025-05-08T08:22:00Z" w16du:dateUtc="2025-05-08T15:22:00Z">
        <w:r w:rsidR="001322DB">
          <w:rPr>
            <w:lang w:eastAsia="zh-CN"/>
          </w:rPr>
          <w:t>configurations</w:t>
        </w:r>
      </w:ins>
      <w:ins w:id="71" w:author="Intel - YY" w:date="2025-03-26T08:45:00Z" w16du:dateUtc="2025-03-26T15:45:00Z">
        <w:r w:rsidR="00AC5B64" w:rsidRPr="00811664">
          <w:rPr>
            <w:rFonts w:hint="eastAsia"/>
            <w:lang w:eastAsia="zh-CN"/>
          </w:rPr>
          <w:t>.</w:t>
        </w:r>
        <w:r w:rsidR="00AC5B64">
          <w:rPr>
            <w:rFonts w:hint="eastAsia"/>
            <w:lang w:eastAsia="zh-CN"/>
          </w:rPr>
          <w:t xml:space="preserve"> The RL agent training component </w:t>
        </w:r>
      </w:ins>
      <w:ins w:id="72" w:author="Intel - YY" w:date="2025-03-03T12:54:00Z">
        <w:r>
          <w:rPr>
            <w:rFonts w:hint="eastAsia"/>
            <w:lang w:eastAsia="zh-CN"/>
          </w:rPr>
          <w:t xml:space="preserve">trains a type of RL model (i.e., ML model, </w:t>
        </w:r>
        <w:r>
          <w:rPr>
            <w:lang w:eastAsia="zh-CN"/>
          </w:rPr>
          <w:t xml:space="preserve">identified by </w:t>
        </w: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r>
          <w:rPr>
            <w:lang w:eastAsia="zh-CN"/>
          </w:rPr>
          <w:t>),</w:t>
        </w:r>
        <w:r>
          <w:rPr>
            <w:rFonts w:hint="eastAsia"/>
            <w:lang w:eastAsia="zh-CN"/>
          </w:rPr>
          <w:t xml:space="preserve"> in either RL online mode or RL offline mode</w:t>
        </w:r>
      </w:ins>
      <w:ins w:id="73" w:author="Intel - YY" w:date="2025-03-18T10:43:00Z" w16du:dateUtc="2025-03-18T17:43:00Z">
        <w:r w:rsidR="005670E7">
          <w:rPr>
            <w:lang w:eastAsia="zh-CN"/>
          </w:rPr>
          <w:t xml:space="preserve"> according </w:t>
        </w:r>
      </w:ins>
      <w:ins w:id="74" w:author="Intel - YY" w:date="2025-03-18T10:44:00Z" w16du:dateUtc="2025-03-18T17:44:00Z">
        <w:r w:rsidR="005670E7">
          <w:rPr>
            <w:lang w:eastAsia="zh-CN"/>
          </w:rPr>
          <w:t>to the</w:t>
        </w:r>
      </w:ins>
      <w:ins w:id="75" w:author="Intel - YY" w:date="2025-05-08T08:23:00Z" w16du:dateUtc="2025-05-08T15:23:00Z">
        <w:r w:rsidR="001322DB">
          <w:rPr>
            <w:lang w:eastAsia="zh-CN"/>
          </w:rPr>
          <w:t xml:space="preserve"> configurations</w:t>
        </w:r>
      </w:ins>
      <w:ins w:id="76" w:author="Intel - YY" w:date="2025-03-03T12:54:00Z">
        <w:r>
          <w:rPr>
            <w:lang w:eastAsia="zh-CN"/>
          </w:rPr>
          <w:t>, by interacting (directly or indirectly) with the</w:t>
        </w:r>
      </w:ins>
      <w:ins w:id="77" w:author="Intel - YY" w:date="2025-05-08T08:23:00Z" w16du:dateUtc="2025-05-08T15:23:00Z">
        <w:r w:rsidR="001322DB">
          <w:rPr>
            <w:lang w:eastAsia="zh-CN"/>
          </w:rPr>
          <w:t xml:space="preserve"> selected</w:t>
        </w:r>
      </w:ins>
      <w:ins w:id="78" w:author="Intel - YY" w:date="2025-03-03T12:54:00Z">
        <w:r>
          <w:rPr>
            <w:lang w:eastAsia="zh-CN"/>
          </w:rPr>
          <w:t xml:space="preserve"> RL environment.</w:t>
        </w:r>
      </w:ins>
    </w:p>
    <w:p w14:paraId="36F0B195" w14:textId="61FD55C1" w:rsidR="00E80FE3" w:rsidRDefault="00465AED" w:rsidP="00D7736A">
      <w:pPr>
        <w:rPr>
          <w:ins w:id="79" w:author="Pengxiang Xie_rev" w:date="2025-03-17T09:37:00Z"/>
          <w:lang w:eastAsia="zh-CN"/>
        </w:rPr>
      </w:pPr>
      <w:ins w:id="80" w:author="Intel - YY" w:date="2025-03-28T07:49:00Z" w16du:dateUtc="2025-03-28T14:49:00Z">
        <w:r w:rsidRPr="00A35E01">
          <w:rPr>
            <w:lang w:eastAsia="zh-CN"/>
          </w:rPr>
          <w:lastRenderedPageBreak/>
          <w:t xml:space="preserve">The MnS consumer can read </w:t>
        </w:r>
      </w:ins>
      <w:ins w:id="81" w:author="Intel - YY" w:date="2025-05-08T08:26:00Z" w16du:dateUtc="2025-05-08T15:26:00Z">
        <w:r w:rsidR="005719FE">
          <w:rPr>
            <w:lang w:eastAsia="zh-CN"/>
          </w:rPr>
          <w:t>the RL configuration</w:t>
        </w:r>
      </w:ins>
      <w:ins w:id="82" w:author="Intel - YY" w:date="2025-05-08T08:27:00Z" w16du:dateUtc="2025-05-08T15:27:00Z">
        <w:r w:rsidR="005719FE">
          <w:rPr>
            <w:lang w:eastAsia="zh-CN"/>
          </w:rPr>
          <w:t>s</w:t>
        </w:r>
      </w:ins>
      <w:ins w:id="83" w:author="Intel - YY" w:date="2025-03-28T07:49:00Z" w16du:dateUtc="2025-03-28T14:49:00Z">
        <w:r w:rsidRPr="00A35E01">
          <w:rPr>
            <w:lang w:eastAsia="zh-CN"/>
          </w:rPr>
          <w:t xml:space="preserve"> and modify those they are permitted to change</w:t>
        </w:r>
      </w:ins>
      <w:ins w:id="84" w:author="Intel - YY" w:date="2025-03-27T09:38:00Z" w16du:dateUtc="2025-03-27T16:38:00Z">
        <w:r w:rsidR="00A92AA5">
          <w:rPr>
            <w:rFonts w:hint="eastAsia"/>
            <w:lang w:eastAsia="zh-CN"/>
          </w:rPr>
          <w:t>.</w:t>
        </w:r>
      </w:ins>
    </w:p>
    <w:p w14:paraId="5A8C5AC2" w14:textId="530A9492" w:rsidR="00523093" w:rsidRDefault="00523093" w:rsidP="00D7736A">
      <w:pPr>
        <w:rPr>
          <w:ins w:id="85" w:author="Pengxiang Xie_rev" w:date="2025-03-17T09:48:00Z"/>
          <w:lang w:eastAsia="zh-CN"/>
        </w:rPr>
      </w:pPr>
      <w:ins w:id="86" w:author="Pengxiang Xie_rev" w:date="2025-03-17T09:37:00Z">
        <w:r w:rsidRPr="00523093">
          <w:rPr>
            <w:lang w:eastAsia="zh-CN"/>
          </w:rPr>
          <w:t xml:space="preserve">The </w:t>
        </w:r>
        <w:r>
          <w:rPr>
            <w:lang w:eastAsia="zh-CN"/>
          </w:rPr>
          <w:t xml:space="preserve">RL </w:t>
        </w:r>
        <w:r w:rsidRPr="00523093">
          <w:rPr>
            <w:lang w:eastAsia="zh-CN"/>
          </w:rPr>
          <w:t>environment includes not only the entities directly involved in RL process, but also includes other entities impacted by actions of the RL Agent(s)</w:t>
        </w:r>
      </w:ins>
      <w:ins w:id="87" w:author="Pengxiang Xie_rev" w:date="2025-03-17T09:38:00Z">
        <w:r w:rsidR="00A76D4F">
          <w:rPr>
            <w:lang w:eastAsia="zh-CN"/>
          </w:rPr>
          <w:t>.</w:t>
        </w:r>
      </w:ins>
      <w:r w:rsidR="004B1E6A">
        <w:rPr>
          <w:lang w:eastAsia="zh-CN"/>
        </w:rPr>
        <w:t xml:space="preserve"> </w:t>
      </w:r>
      <w:ins w:id="88" w:author="Intel - YY" w:date="2025-03-18T10:40:00Z" w16du:dateUtc="2025-03-18T17:40:00Z">
        <w:r w:rsidR="009E216F">
          <w:rPr>
            <w:lang w:eastAsia="zh-CN"/>
          </w:rPr>
          <w:t>The</w:t>
        </w:r>
        <w:r w:rsidR="009E216F">
          <w:rPr>
            <w:rFonts w:ascii="Courier New" w:hAnsi="Courier New" w:cs="Courier New"/>
            <w:lang w:eastAsia="zh-CN"/>
          </w:rPr>
          <w:t xml:space="preserve"> </w:t>
        </w:r>
      </w:ins>
      <w:ins w:id="89" w:author="Intel - YY" w:date="2025-03-03T12:54:00Z">
        <w:r w:rsidR="004B1E6A">
          <w:rPr>
            <w:rFonts w:ascii="Courier New" w:hAnsi="Courier New" w:cs="Courier New" w:hint="eastAsia"/>
            <w:lang w:eastAsia="zh-CN"/>
          </w:rPr>
          <w:t>rL</w:t>
        </w:r>
      </w:ins>
      <w:ins w:id="90" w:author="Intel - YY" w:date="2025-03-17T08:42:00Z" w16du:dateUtc="2025-03-17T15:42:00Z">
        <w:r w:rsidR="004B1E6A">
          <w:rPr>
            <w:rFonts w:ascii="Courier New" w:hAnsi="Courier New" w:cs="Courier New"/>
            <w:lang w:eastAsia="zh-CN"/>
          </w:rPr>
          <w:t>Agent</w:t>
        </w:r>
      </w:ins>
      <w:ins w:id="91" w:author="Intel - YY" w:date="2025-03-03T12:54:00Z">
        <w:r w:rsidR="004B1E6A">
          <w:rPr>
            <w:rFonts w:ascii="Courier New" w:hAnsi="Courier New" w:cs="Courier New" w:hint="eastAsia"/>
            <w:lang w:eastAsia="zh-CN"/>
          </w:rPr>
          <w:t>EnvironmentScop</w:t>
        </w:r>
      </w:ins>
      <w:ins w:id="92" w:author="Intel - YY" w:date="2025-03-17T08:42:00Z" w16du:dateUtc="2025-03-17T15:42:00Z">
        <w:r w:rsidR="004B1E6A">
          <w:rPr>
            <w:rFonts w:ascii="Courier New" w:hAnsi="Courier New" w:cs="Courier New"/>
            <w:lang w:eastAsia="zh-CN"/>
          </w:rPr>
          <w:t>e</w:t>
        </w:r>
      </w:ins>
      <w:r w:rsidR="004B1E6A" w:rsidRPr="004B1E6A">
        <w:rPr>
          <w:lang w:eastAsia="zh-CN"/>
        </w:rPr>
        <w:t xml:space="preserve"> </w:t>
      </w:r>
      <w:ins w:id="93" w:author="Pengxiang Xie_rev" w:date="2025-03-17T09:48:00Z">
        <w:r w:rsidR="00622729" w:rsidRPr="00622729">
          <w:rPr>
            <w:lang w:eastAsia="zh-CN"/>
            <w:rPrChange w:id="94" w:author="Pengxiang Xie_rev" w:date="2025-03-17T09:49:00Z">
              <w:rPr>
                <w:rFonts w:ascii="Courier New" w:hAnsi="Courier New" w:cs="Courier New"/>
                <w:lang w:eastAsia="zh-CN"/>
              </w:rPr>
            </w:rPrChange>
          </w:rPr>
          <w:t>an</w:t>
        </w:r>
      </w:ins>
      <w:ins w:id="95" w:author="Pengxiang Xie_rev" w:date="2025-03-17T09:49:00Z">
        <w:r w:rsidR="00622729">
          <w:rPr>
            <w:lang w:eastAsia="zh-CN"/>
          </w:rPr>
          <w:t xml:space="preserve">d </w:t>
        </w:r>
        <w:r w:rsidR="00622729">
          <w:rPr>
            <w:rFonts w:ascii="Courier New" w:hAnsi="Courier New" w:cs="Courier New" w:hint="eastAsia"/>
            <w:lang w:eastAsia="zh-CN"/>
          </w:rPr>
          <w:t>r</w:t>
        </w:r>
        <w:r w:rsidR="00622729">
          <w:rPr>
            <w:rFonts w:ascii="Courier New" w:hAnsi="Courier New" w:cs="Courier New"/>
            <w:lang w:eastAsia="zh-CN"/>
          </w:rPr>
          <w:t>LActionsImpactedScope</w:t>
        </w:r>
        <w:r w:rsidR="00622729">
          <w:rPr>
            <w:lang w:eastAsia="zh-CN"/>
          </w:rPr>
          <w:t xml:space="preserve"> can</w:t>
        </w:r>
      </w:ins>
      <w:ins w:id="96" w:author="Pengxiang Xie_rev" w:date="2025-03-17T09:48:00Z">
        <w:r w:rsidR="00622729" w:rsidRPr="00622729">
          <w:rPr>
            <w:lang w:eastAsia="zh-CN"/>
            <w:rPrChange w:id="97" w:author="Pengxiang Xie_rev" w:date="2025-03-17T09:49:00Z">
              <w:rPr>
                <w:rFonts w:ascii="Courier New" w:hAnsi="Courier New" w:cs="Courier New"/>
                <w:lang w:eastAsia="zh-CN"/>
              </w:rPr>
            </w:rPrChange>
          </w:rPr>
          <w:t xml:space="preserve"> be used to select the</w:t>
        </w:r>
      </w:ins>
      <w:ins w:id="98" w:author="Pengxiang Xie_rev" w:date="2025-03-17T09:49:00Z">
        <w:r w:rsidR="00622729" w:rsidRPr="00622729">
          <w:rPr>
            <w:lang w:eastAsia="zh-CN"/>
            <w:rPrChange w:id="99" w:author="Pengxiang Xie_rev" w:date="2025-03-17T09:49:00Z">
              <w:rPr>
                <w:rFonts w:ascii="Courier New" w:hAnsi="Courier New" w:cs="Courier New"/>
                <w:lang w:eastAsia="zh-CN"/>
              </w:rPr>
            </w:rPrChange>
          </w:rPr>
          <w:t xml:space="preserve"> </w:t>
        </w:r>
      </w:ins>
      <w:ins w:id="100" w:author="Pengxiang Xie_rev" w:date="2025-03-17T09:48:00Z">
        <w:r w:rsidR="00622729" w:rsidRPr="00622729">
          <w:rPr>
            <w:lang w:eastAsia="zh-CN"/>
            <w:rPrChange w:id="101" w:author="Pengxiang Xie_rev" w:date="2025-03-17T09:49:00Z">
              <w:rPr>
                <w:rFonts w:ascii="Courier New" w:hAnsi="Courier New" w:cs="Courier New"/>
                <w:lang w:eastAsia="zh-CN"/>
              </w:rPr>
            </w:rPrChange>
          </w:rPr>
          <w:t>RL agent</w:t>
        </w:r>
      </w:ins>
      <w:ins w:id="102" w:author="Pengxiang Xie_rev" w:date="2025-03-17T09:50:00Z">
        <w:r w:rsidR="00622729">
          <w:rPr>
            <w:lang w:eastAsia="zh-CN"/>
          </w:rPr>
          <w:t>(s)</w:t>
        </w:r>
      </w:ins>
      <w:ins w:id="103" w:author="Pengxiang Xie_rev" w:date="2025-03-17T09:48:00Z">
        <w:r w:rsidR="00622729" w:rsidRPr="00622729">
          <w:rPr>
            <w:lang w:eastAsia="zh-CN"/>
            <w:rPrChange w:id="104" w:author="Pengxiang Xie_rev" w:date="2025-03-17T09:49:00Z">
              <w:rPr>
                <w:rFonts w:ascii="Courier New" w:hAnsi="Courier New" w:cs="Courier New"/>
                <w:lang w:eastAsia="zh-CN"/>
              </w:rPr>
            </w:rPrChange>
          </w:rPr>
          <w:t xml:space="preserve"> and</w:t>
        </w:r>
      </w:ins>
      <w:ins w:id="105" w:author="Pengxiang Xie_rev" w:date="2025-03-17T09:49:00Z">
        <w:r w:rsidR="00622729" w:rsidRPr="00622729">
          <w:rPr>
            <w:lang w:eastAsia="zh-CN"/>
            <w:rPrChange w:id="106" w:author="Pengxiang Xie_rev" w:date="2025-03-17T09:49:00Z">
              <w:rPr>
                <w:rFonts w:ascii="Courier New" w:hAnsi="Courier New" w:cs="Courier New"/>
                <w:lang w:eastAsia="zh-CN"/>
              </w:rPr>
            </w:rPrChange>
          </w:rPr>
          <w:t xml:space="preserve"> entities impacted by the actions of RL agents in the RL environment</w:t>
        </w:r>
        <w:r w:rsidR="00622729">
          <w:rPr>
            <w:lang w:eastAsia="zh-CN"/>
          </w:rPr>
          <w:t>, respectively</w:t>
        </w:r>
        <w:r w:rsidR="00622729">
          <w:rPr>
            <w:rFonts w:ascii="Courier New" w:hAnsi="Courier New" w:cs="Courier New"/>
            <w:lang w:eastAsia="zh-CN"/>
          </w:rPr>
          <w:t>.</w:t>
        </w:r>
      </w:ins>
    </w:p>
    <w:p w14:paraId="3E37B0DE" w14:textId="32257A99" w:rsidR="00622729" w:rsidRDefault="009E216F">
      <w:pPr>
        <w:pStyle w:val="B1"/>
        <w:ind w:left="0" w:firstLine="0"/>
        <w:jc w:val="both"/>
        <w:rPr>
          <w:ins w:id="107" w:author="Intel - YY" w:date="2025-03-26T08:50:00Z" w16du:dateUtc="2025-03-26T15:50:00Z"/>
        </w:rPr>
      </w:pPr>
      <w:ins w:id="108" w:author="Intel - YY" w:date="2025-03-18T10:40:00Z" w16du:dateUtc="2025-03-18T17:40:00Z">
        <w:r>
          <w:rPr>
            <w:lang w:eastAsia="zh-CN"/>
          </w:rPr>
          <w:t>The</w:t>
        </w:r>
        <w:r>
          <w:rPr>
            <w:rFonts w:ascii="Courier New" w:hAnsi="Courier New" w:cs="Courier New"/>
            <w:lang w:eastAsia="zh-CN"/>
          </w:rPr>
          <w:t xml:space="preserve"> </w:t>
        </w:r>
      </w:ins>
      <w:ins w:id="109" w:author="Pengxiang Xie_rev" w:date="2025-03-17T09:48:00Z">
        <w:r w:rsidR="00622729">
          <w:rPr>
            <w:rFonts w:ascii="Courier New" w:hAnsi="Courier New" w:cs="Courier New"/>
            <w:szCs w:val="18"/>
            <w:lang w:eastAsia="zh-CN"/>
          </w:rPr>
          <w:t>rLPerformanceReqInfo</w:t>
        </w:r>
        <w:r w:rsidR="00622729" w:rsidRPr="00A554CE">
          <w:t xml:space="preserve">, represents the attribute of the network performance requirements for </w:t>
        </w:r>
        <w:r w:rsidR="00622729">
          <w:t>RL in the real network</w:t>
        </w:r>
        <w:r w:rsidR="00622729" w:rsidRPr="00A554CE">
          <w:t>, which indicates the tolerable network performance degradation</w:t>
        </w:r>
        <w:r w:rsidR="00622729">
          <w:t xml:space="preserve">. It can be used to guide the RL process. </w:t>
        </w:r>
        <w:r w:rsidR="00622729" w:rsidRPr="00A554CE">
          <w:t>When the network performance is within the range, the RL training process can be continued. Otherwise, fall back actions can be determined by the producer</w:t>
        </w:r>
        <w:r w:rsidR="00622729">
          <w:t xml:space="preserve"> according to the </w:t>
        </w:r>
        <w:r w:rsidR="00622729">
          <w:rPr>
            <w:rFonts w:ascii="Courier New" w:hAnsi="Courier New" w:cs="Courier New"/>
            <w:szCs w:val="18"/>
            <w:lang w:eastAsia="zh-CN"/>
          </w:rPr>
          <w:t>rLPerformanceReqInfo</w:t>
        </w:r>
        <w:r w:rsidR="00622729" w:rsidRPr="00A554CE">
          <w:t xml:space="preserve">. </w:t>
        </w:r>
        <w:r w:rsidR="00622729">
          <w:t>Besides, t</w:t>
        </w:r>
        <w:r w:rsidR="00622729" w:rsidRPr="00A554CE">
          <w:t xml:space="preserve">his information can be used </w:t>
        </w:r>
        <w:r w:rsidR="00622729">
          <w:t xml:space="preserve">by the producer </w:t>
        </w:r>
        <w:r w:rsidR="00622729" w:rsidRPr="00A554CE">
          <w:t>to decide the appropriate rewards and state settings.</w:t>
        </w:r>
        <w:r w:rsidR="00622729">
          <w:t xml:space="preserve"> The producer may set higher reward when </w:t>
        </w:r>
        <w:r w:rsidR="00622729" w:rsidRPr="00E55868">
          <w:t>monit</w:t>
        </w:r>
        <w:r w:rsidR="00622729">
          <w:t>oring significant improvements o</w:t>
        </w:r>
        <w:r w:rsidR="00622729" w:rsidRPr="00E55868">
          <w:t>n key performance indicators in the environment</w:t>
        </w:r>
        <w:r w:rsidR="00622729">
          <w:t>.</w:t>
        </w:r>
      </w:ins>
    </w:p>
    <w:p w14:paraId="04360E24" w14:textId="71235A8F" w:rsidR="002672A4" w:rsidRDefault="002672A4">
      <w:pPr>
        <w:pStyle w:val="B1"/>
        <w:ind w:left="0" w:firstLine="0"/>
        <w:jc w:val="both"/>
        <w:rPr>
          <w:lang w:eastAsia="zh-CN"/>
        </w:rPr>
      </w:pPr>
      <w:ins w:id="110" w:author="Intel - YY" w:date="2025-03-26T08:52:00Z" w16du:dateUtc="2025-03-26T15:52:00Z">
        <w:r>
          <w:rPr>
            <w:rFonts w:hint="eastAsia"/>
            <w:lang w:eastAsia="zh-CN"/>
          </w:rPr>
          <w:t xml:space="preserve">The change of the attribute values of </w:t>
        </w:r>
      </w:ins>
      <w:ins w:id="111" w:author="Intel - YY" w:date="2025-05-08T08:27:00Z" w16du:dateUtc="2025-05-08T15:27:00Z">
        <w:r w:rsidR="005719FE">
          <w:rPr>
            <w:rFonts w:ascii="Courier New" w:hAnsi="Courier New" w:cs="Courier New"/>
            <w:lang w:eastAsia="zh-CN"/>
          </w:rPr>
          <w:t>RLConfiguration</w:t>
        </w:r>
      </w:ins>
      <w:ins w:id="112" w:author="Intel - YY" w:date="2025-03-26T08:52:00Z" w16du:dateUtc="2025-03-26T15:52:00Z">
        <w:r>
          <w:rPr>
            <w:rFonts w:hint="eastAsia"/>
            <w:lang w:eastAsia="zh-CN"/>
          </w:rPr>
          <w:t xml:space="preserve"> w</w:t>
        </w:r>
      </w:ins>
      <w:ins w:id="113" w:author="Intel - YY" w:date="2025-03-26T08:53:00Z" w16du:dateUtc="2025-03-26T15:53:00Z">
        <w:r>
          <w:rPr>
            <w:rFonts w:hint="eastAsia"/>
            <w:lang w:eastAsia="zh-CN"/>
          </w:rPr>
          <w:t xml:space="preserve">ill not affect the ongoing </w:t>
        </w:r>
        <w:r>
          <w:rPr>
            <w:lang w:eastAsia="zh-CN"/>
          </w:rPr>
          <w:t>training</w:t>
        </w:r>
        <w:r>
          <w:rPr>
            <w:rFonts w:hint="eastAsia"/>
            <w:lang w:eastAsia="zh-CN"/>
          </w:rPr>
          <w:t xml:space="preserve"> process, but will only take effect on the future training process.</w:t>
        </w:r>
      </w:ins>
    </w:p>
    <w:p w14:paraId="28294861" w14:textId="2CC3DB49" w:rsidR="00D7736A" w:rsidRDefault="00BC2D4F" w:rsidP="00345517">
      <w:pPr>
        <w:pStyle w:val="Heading4"/>
        <w:rPr>
          <w:ins w:id="114" w:author="Intel - YY" w:date="2025-03-03T12:54:00Z"/>
        </w:rPr>
      </w:pPr>
      <w:ins w:id="115" w:author="Intel - YY" w:date="2025-05-08T08:10:00Z" w16du:dateUtc="2025-05-08T15:10:00Z">
        <w:r w:rsidRPr="00F17505">
          <w:t>7.4.</w:t>
        </w:r>
        <w:r>
          <w:t>a0.2</w:t>
        </w:r>
      </w:ins>
      <w:ins w:id="116" w:author="Intel - YY" w:date="2025-03-03T12:54:00Z">
        <w:r w:rsidR="00D7736A" w:rsidRPr="00F17505">
          <w:tab/>
          <w:t>Attributes</w:t>
        </w:r>
      </w:ins>
    </w:p>
    <w:p w14:paraId="3A610853" w14:textId="70E00C3B" w:rsidR="00D7736A" w:rsidRPr="00F17505" w:rsidRDefault="00D7736A" w:rsidP="00D7736A">
      <w:pPr>
        <w:pStyle w:val="TH"/>
        <w:rPr>
          <w:ins w:id="117" w:author="Intel - YY" w:date="2025-03-03T12:54:00Z"/>
        </w:rPr>
      </w:pPr>
      <w:ins w:id="118" w:author="Intel - YY" w:date="2025-03-03T12:54:00Z">
        <w:r w:rsidRPr="00F17505">
          <w:t>Table 7</w:t>
        </w:r>
      </w:ins>
      <w:ins w:id="119" w:author="Intel - YY" w:date="2025-05-08T08:11:00Z" w16du:dateUtc="2025-05-08T15:11:00Z">
        <w:r w:rsidR="00BC2D4F">
          <w:t>.</w:t>
        </w:r>
        <w:r w:rsidR="00BC2D4F" w:rsidRPr="00F17505">
          <w:t>4.</w:t>
        </w:r>
        <w:r w:rsidR="00BC2D4F">
          <w:t>a0</w:t>
        </w:r>
      </w:ins>
      <w:ins w:id="120" w:author="Intel - YY" w:date="2025-03-03T12:54:00Z">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D7736A" w:rsidRPr="00F17505" w14:paraId="2C81BC27" w14:textId="77777777" w:rsidTr="00523093">
        <w:trPr>
          <w:cantSplit/>
          <w:jc w:val="center"/>
          <w:ins w:id="121" w:author="Intel - YY" w:date="2025-03-03T12:54:00Z"/>
        </w:trPr>
        <w:tc>
          <w:tcPr>
            <w:tcW w:w="2559" w:type="dxa"/>
            <w:shd w:val="clear" w:color="auto" w:fill="E5E5E5"/>
            <w:tcMar>
              <w:top w:w="0" w:type="dxa"/>
              <w:left w:w="28" w:type="dxa"/>
              <w:bottom w:w="0" w:type="dxa"/>
              <w:right w:w="108" w:type="dxa"/>
            </w:tcMar>
            <w:hideMark/>
          </w:tcPr>
          <w:p w14:paraId="37892B40" w14:textId="77777777" w:rsidR="00D7736A" w:rsidRPr="00F17505" w:rsidRDefault="00D7736A" w:rsidP="00523093">
            <w:pPr>
              <w:pStyle w:val="TAH"/>
              <w:rPr>
                <w:ins w:id="122" w:author="Intel - YY" w:date="2025-03-03T12:54:00Z"/>
              </w:rPr>
            </w:pPr>
            <w:ins w:id="123" w:author="Intel - YY" w:date="2025-03-03T12:54:00Z">
              <w:r w:rsidRPr="00F17505">
                <w:t>Attribute name</w:t>
              </w:r>
            </w:ins>
          </w:p>
        </w:tc>
        <w:tc>
          <w:tcPr>
            <w:tcW w:w="1710" w:type="dxa"/>
            <w:shd w:val="clear" w:color="auto" w:fill="E5E5E5"/>
            <w:tcMar>
              <w:top w:w="0" w:type="dxa"/>
              <w:left w:w="28" w:type="dxa"/>
              <w:bottom w:w="0" w:type="dxa"/>
              <w:right w:w="108" w:type="dxa"/>
            </w:tcMar>
            <w:hideMark/>
          </w:tcPr>
          <w:p w14:paraId="244CFA96" w14:textId="77777777" w:rsidR="00D7736A" w:rsidRPr="00F17505" w:rsidRDefault="00D7736A" w:rsidP="00523093">
            <w:pPr>
              <w:pStyle w:val="TAH"/>
              <w:rPr>
                <w:ins w:id="124" w:author="Intel - YY" w:date="2025-03-03T12:54:00Z"/>
                <w:color w:val="000000"/>
              </w:rPr>
            </w:pPr>
            <w:ins w:id="125" w:author="Intel - YY" w:date="2025-03-03T12:54: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38361925" w14:textId="77777777" w:rsidR="00D7736A" w:rsidRPr="00F17505" w:rsidRDefault="00D7736A" w:rsidP="00523093">
            <w:pPr>
              <w:pStyle w:val="TAH"/>
              <w:rPr>
                <w:ins w:id="126" w:author="Intel - YY" w:date="2025-03-03T12:54:00Z"/>
                <w:color w:val="000000"/>
              </w:rPr>
            </w:pPr>
            <w:ins w:id="127" w:author="Intel - YY" w:date="2025-03-03T12:54: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0E6F7351" w14:textId="77777777" w:rsidR="00D7736A" w:rsidRPr="00F17505" w:rsidRDefault="00D7736A" w:rsidP="00523093">
            <w:pPr>
              <w:pStyle w:val="TAH"/>
              <w:rPr>
                <w:ins w:id="128" w:author="Intel - YY" w:date="2025-03-03T12:54:00Z"/>
                <w:color w:val="000000"/>
              </w:rPr>
            </w:pPr>
            <w:ins w:id="129" w:author="Intel - YY" w:date="2025-03-03T12:54:00Z">
              <w:r w:rsidRPr="00F17505">
                <w:rPr>
                  <w:color w:val="000000"/>
                </w:rPr>
                <w:t>isWritable</w:t>
              </w:r>
            </w:ins>
          </w:p>
        </w:tc>
        <w:tc>
          <w:tcPr>
            <w:tcW w:w="1350" w:type="dxa"/>
            <w:shd w:val="clear" w:color="auto" w:fill="E5E5E5"/>
            <w:tcMar>
              <w:top w:w="0" w:type="dxa"/>
              <w:left w:w="28" w:type="dxa"/>
              <w:bottom w:w="0" w:type="dxa"/>
              <w:right w:w="108" w:type="dxa"/>
            </w:tcMar>
            <w:hideMark/>
          </w:tcPr>
          <w:p w14:paraId="64A799DA" w14:textId="77777777" w:rsidR="00D7736A" w:rsidRPr="00F17505" w:rsidRDefault="00D7736A" w:rsidP="00523093">
            <w:pPr>
              <w:pStyle w:val="TAH"/>
              <w:rPr>
                <w:ins w:id="130" w:author="Intel - YY" w:date="2025-03-03T12:54:00Z"/>
                <w:color w:val="000000"/>
              </w:rPr>
            </w:pPr>
            <w:ins w:id="131" w:author="Intel - YY" w:date="2025-03-03T12:54:00Z">
              <w:r w:rsidRPr="00F17505">
                <w:rPr>
                  <w:color w:val="000000"/>
                </w:rPr>
                <w:t>isInvariant</w:t>
              </w:r>
            </w:ins>
          </w:p>
        </w:tc>
        <w:tc>
          <w:tcPr>
            <w:tcW w:w="1358" w:type="dxa"/>
            <w:shd w:val="clear" w:color="auto" w:fill="E5E5E5"/>
            <w:tcMar>
              <w:top w:w="0" w:type="dxa"/>
              <w:left w:w="28" w:type="dxa"/>
              <w:bottom w:w="0" w:type="dxa"/>
              <w:right w:w="108" w:type="dxa"/>
            </w:tcMar>
            <w:hideMark/>
          </w:tcPr>
          <w:p w14:paraId="0CC63F94" w14:textId="77777777" w:rsidR="00D7736A" w:rsidRPr="00F17505" w:rsidRDefault="00D7736A" w:rsidP="00523093">
            <w:pPr>
              <w:pStyle w:val="TAH"/>
              <w:rPr>
                <w:ins w:id="132" w:author="Intel - YY" w:date="2025-03-03T12:54:00Z"/>
                <w:color w:val="000000"/>
              </w:rPr>
            </w:pPr>
            <w:ins w:id="133" w:author="Intel - YY" w:date="2025-03-03T12:54:00Z">
              <w:r w:rsidRPr="00F17505">
                <w:rPr>
                  <w:color w:val="000000"/>
                </w:rPr>
                <w:t>isNotifyable</w:t>
              </w:r>
            </w:ins>
          </w:p>
        </w:tc>
      </w:tr>
      <w:tr w:rsidR="00D7736A" w:rsidRPr="00F17505" w14:paraId="6E8774DE" w14:textId="77777777" w:rsidTr="00523093">
        <w:trPr>
          <w:cantSplit/>
          <w:jc w:val="center"/>
          <w:ins w:id="134" w:author="Intel - YY" w:date="2025-03-03T12:54:00Z"/>
        </w:trPr>
        <w:tc>
          <w:tcPr>
            <w:tcW w:w="2559" w:type="dxa"/>
            <w:tcMar>
              <w:top w:w="0" w:type="dxa"/>
              <w:left w:w="28" w:type="dxa"/>
              <w:bottom w:w="0" w:type="dxa"/>
              <w:right w:w="108" w:type="dxa"/>
            </w:tcMar>
          </w:tcPr>
          <w:p w14:paraId="081BDE2B" w14:textId="77777777" w:rsidR="00D7736A" w:rsidRPr="00F17505" w:rsidRDefault="00D7736A" w:rsidP="00523093">
            <w:pPr>
              <w:pStyle w:val="TAL"/>
              <w:rPr>
                <w:ins w:id="135" w:author="Intel - YY" w:date="2025-03-03T12:54:00Z"/>
                <w:rFonts w:ascii="Courier New" w:hAnsi="Courier New" w:cs="Courier New"/>
              </w:rPr>
            </w:pPr>
            <w:ins w:id="136" w:author="Intel - YY" w:date="2025-03-03T12:54: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
        </w:tc>
        <w:tc>
          <w:tcPr>
            <w:tcW w:w="1710" w:type="dxa"/>
            <w:tcMar>
              <w:top w:w="0" w:type="dxa"/>
              <w:left w:w="28" w:type="dxa"/>
              <w:bottom w:w="0" w:type="dxa"/>
              <w:right w:w="108" w:type="dxa"/>
            </w:tcMar>
          </w:tcPr>
          <w:p w14:paraId="3026BB5D" w14:textId="77777777" w:rsidR="00D7736A" w:rsidRPr="00F17505" w:rsidRDefault="00D7736A" w:rsidP="00523093">
            <w:pPr>
              <w:pStyle w:val="TAL"/>
              <w:jc w:val="center"/>
              <w:rPr>
                <w:ins w:id="137" w:author="Intel - YY" w:date="2025-03-03T12:54:00Z"/>
              </w:rPr>
            </w:pPr>
            <w:ins w:id="138" w:author="Intel - YY" w:date="2025-03-03T12:54:00Z">
              <w:r>
                <w:t>C</w:t>
              </w:r>
              <w:r w:rsidRPr="00F17505">
                <w:t>M</w:t>
              </w:r>
            </w:ins>
          </w:p>
        </w:tc>
        <w:tc>
          <w:tcPr>
            <w:tcW w:w="1440" w:type="dxa"/>
            <w:tcMar>
              <w:top w:w="0" w:type="dxa"/>
              <w:left w:w="28" w:type="dxa"/>
              <w:bottom w:w="0" w:type="dxa"/>
              <w:right w:w="108" w:type="dxa"/>
            </w:tcMar>
          </w:tcPr>
          <w:p w14:paraId="58EEAAE9" w14:textId="77777777" w:rsidR="00D7736A" w:rsidRPr="00F17505" w:rsidRDefault="00D7736A" w:rsidP="00523093">
            <w:pPr>
              <w:pStyle w:val="TAL"/>
              <w:jc w:val="center"/>
              <w:rPr>
                <w:ins w:id="139" w:author="Intel - YY" w:date="2025-03-03T12:54:00Z"/>
              </w:rPr>
            </w:pPr>
            <w:ins w:id="140" w:author="Intel - YY" w:date="2025-03-03T12:54:00Z">
              <w:r w:rsidRPr="00F17505">
                <w:t>T</w:t>
              </w:r>
            </w:ins>
          </w:p>
        </w:tc>
        <w:tc>
          <w:tcPr>
            <w:tcW w:w="1440" w:type="dxa"/>
            <w:tcMar>
              <w:top w:w="0" w:type="dxa"/>
              <w:left w:w="28" w:type="dxa"/>
              <w:bottom w:w="0" w:type="dxa"/>
              <w:right w:w="108" w:type="dxa"/>
            </w:tcMar>
          </w:tcPr>
          <w:p w14:paraId="571F9B76" w14:textId="77777777" w:rsidR="00D7736A" w:rsidRPr="00F17505" w:rsidRDefault="00D7736A" w:rsidP="00523093">
            <w:pPr>
              <w:pStyle w:val="TAL"/>
              <w:jc w:val="center"/>
              <w:rPr>
                <w:ins w:id="141" w:author="Intel - YY" w:date="2025-03-03T12:54:00Z"/>
              </w:rPr>
            </w:pPr>
            <w:ins w:id="142" w:author="Intel - YY" w:date="2025-03-03T12:54:00Z">
              <w:r>
                <w:t>F</w:t>
              </w:r>
            </w:ins>
          </w:p>
        </w:tc>
        <w:tc>
          <w:tcPr>
            <w:tcW w:w="1350" w:type="dxa"/>
            <w:tcMar>
              <w:top w:w="0" w:type="dxa"/>
              <w:left w:w="28" w:type="dxa"/>
              <w:bottom w:w="0" w:type="dxa"/>
              <w:right w:w="108" w:type="dxa"/>
            </w:tcMar>
          </w:tcPr>
          <w:p w14:paraId="729BF081" w14:textId="2CD83B45" w:rsidR="00D7736A" w:rsidRPr="00F17505" w:rsidRDefault="00B93BE1" w:rsidP="00523093">
            <w:pPr>
              <w:pStyle w:val="TAL"/>
              <w:jc w:val="center"/>
              <w:rPr>
                <w:ins w:id="143" w:author="Intel - YY" w:date="2025-03-03T12:54:00Z"/>
                <w:lang w:eastAsia="zh-CN"/>
              </w:rPr>
            </w:pPr>
            <w:ins w:id="144" w:author="Intel - YY" w:date="2025-03-12T14:16:00Z">
              <w:r>
                <w:rPr>
                  <w:rFonts w:hint="eastAsia"/>
                  <w:lang w:eastAsia="zh-CN"/>
                </w:rPr>
                <w:t>T</w:t>
              </w:r>
            </w:ins>
          </w:p>
        </w:tc>
        <w:tc>
          <w:tcPr>
            <w:tcW w:w="1358" w:type="dxa"/>
            <w:tcMar>
              <w:top w:w="0" w:type="dxa"/>
              <w:left w:w="28" w:type="dxa"/>
              <w:bottom w:w="0" w:type="dxa"/>
              <w:right w:w="108" w:type="dxa"/>
            </w:tcMar>
          </w:tcPr>
          <w:p w14:paraId="6366819E" w14:textId="77777777" w:rsidR="00D7736A" w:rsidRPr="00F17505" w:rsidRDefault="00D7736A" w:rsidP="00523093">
            <w:pPr>
              <w:pStyle w:val="TAL"/>
              <w:jc w:val="center"/>
              <w:rPr>
                <w:ins w:id="145" w:author="Intel - YY" w:date="2025-03-03T12:54:00Z"/>
                <w:lang w:eastAsia="zh-CN"/>
              </w:rPr>
            </w:pPr>
            <w:ins w:id="146" w:author="Intel - YY" w:date="2025-03-03T12:54:00Z">
              <w:r w:rsidRPr="00F17505">
                <w:t>T</w:t>
              </w:r>
            </w:ins>
          </w:p>
        </w:tc>
      </w:tr>
      <w:tr w:rsidR="00D7736A" w:rsidRPr="00F17505" w14:paraId="2E122E57" w14:textId="77777777" w:rsidTr="00523093">
        <w:trPr>
          <w:cantSplit/>
          <w:jc w:val="center"/>
          <w:ins w:id="147" w:author="Intel - YY" w:date="2025-03-03T12:54:00Z"/>
        </w:trPr>
        <w:tc>
          <w:tcPr>
            <w:tcW w:w="2559" w:type="dxa"/>
            <w:tcMar>
              <w:top w:w="0" w:type="dxa"/>
              <w:left w:w="28" w:type="dxa"/>
              <w:bottom w:w="0" w:type="dxa"/>
              <w:right w:w="108" w:type="dxa"/>
            </w:tcMar>
          </w:tcPr>
          <w:p w14:paraId="5D9B6D1F" w14:textId="77777777" w:rsidR="00D7736A" w:rsidRDefault="00D7736A" w:rsidP="00523093">
            <w:pPr>
              <w:pStyle w:val="TAL"/>
              <w:rPr>
                <w:ins w:id="148" w:author="Intel - YY" w:date="2025-03-03T12:54:00Z"/>
                <w:rFonts w:ascii="Courier New" w:hAnsi="Courier New" w:cs="Courier New"/>
              </w:rPr>
            </w:pPr>
            <w:ins w:id="149" w:author="Intel - YY" w:date="2025-03-03T12:54:00Z">
              <w:r w:rsidRPr="002547EC">
                <w:rPr>
                  <w:rFonts w:ascii="Courier New" w:hAnsi="Courier New" w:cs="Courier New"/>
                </w:rPr>
                <w:t>aIMLInferenceName</w:t>
              </w:r>
            </w:ins>
          </w:p>
        </w:tc>
        <w:tc>
          <w:tcPr>
            <w:tcW w:w="1710" w:type="dxa"/>
            <w:tcMar>
              <w:top w:w="0" w:type="dxa"/>
              <w:left w:w="28" w:type="dxa"/>
              <w:bottom w:w="0" w:type="dxa"/>
              <w:right w:w="108" w:type="dxa"/>
            </w:tcMar>
          </w:tcPr>
          <w:p w14:paraId="2EB61D7F" w14:textId="77777777" w:rsidR="00D7736A" w:rsidRDefault="00D7736A" w:rsidP="00523093">
            <w:pPr>
              <w:pStyle w:val="TAL"/>
              <w:jc w:val="center"/>
              <w:rPr>
                <w:ins w:id="150" w:author="Intel - YY" w:date="2025-03-03T12:54:00Z"/>
              </w:rPr>
            </w:pPr>
            <w:ins w:id="151" w:author="Intel - YY" w:date="2025-03-03T12:54:00Z">
              <w:r>
                <w:t>C</w:t>
              </w:r>
              <w:r w:rsidRPr="00F17505">
                <w:t>M</w:t>
              </w:r>
            </w:ins>
          </w:p>
        </w:tc>
        <w:tc>
          <w:tcPr>
            <w:tcW w:w="1440" w:type="dxa"/>
            <w:tcMar>
              <w:top w:w="0" w:type="dxa"/>
              <w:left w:w="28" w:type="dxa"/>
              <w:bottom w:w="0" w:type="dxa"/>
              <w:right w:w="108" w:type="dxa"/>
            </w:tcMar>
          </w:tcPr>
          <w:p w14:paraId="1B9665CF" w14:textId="77777777" w:rsidR="00D7736A" w:rsidRPr="00F17505" w:rsidRDefault="00D7736A" w:rsidP="00523093">
            <w:pPr>
              <w:pStyle w:val="TAL"/>
              <w:jc w:val="center"/>
              <w:rPr>
                <w:ins w:id="152" w:author="Intel - YY" w:date="2025-03-03T12:54:00Z"/>
              </w:rPr>
            </w:pPr>
            <w:ins w:id="153" w:author="Intel - YY" w:date="2025-03-03T12:54:00Z">
              <w:r w:rsidRPr="00F17505">
                <w:t>T</w:t>
              </w:r>
            </w:ins>
          </w:p>
        </w:tc>
        <w:tc>
          <w:tcPr>
            <w:tcW w:w="1440" w:type="dxa"/>
            <w:tcMar>
              <w:top w:w="0" w:type="dxa"/>
              <w:left w:w="28" w:type="dxa"/>
              <w:bottom w:w="0" w:type="dxa"/>
              <w:right w:w="108" w:type="dxa"/>
            </w:tcMar>
          </w:tcPr>
          <w:p w14:paraId="73CC736A" w14:textId="77777777" w:rsidR="00D7736A" w:rsidRDefault="00D7736A" w:rsidP="00523093">
            <w:pPr>
              <w:pStyle w:val="TAL"/>
              <w:jc w:val="center"/>
              <w:rPr>
                <w:ins w:id="154" w:author="Intel - YY" w:date="2025-03-03T12:54:00Z"/>
              </w:rPr>
            </w:pPr>
            <w:ins w:id="155" w:author="Intel - YY" w:date="2025-03-03T12:54:00Z">
              <w:r>
                <w:t>F</w:t>
              </w:r>
            </w:ins>
          </w:p>
        </w:tc>
        <w:tc>
          <w:tcPr>
            <w:tcW w:w="1350" w:type="dxa"/>
            <w:tcMar>
              <w:top w:w="0" w:type="dxa"/>
              <w:left w:w="28" w:type="dxa"/>
              <w:bottom w:w="0" w:type="dxa"/>
              <w:right w:w="108" w:type="dxa"/>
            </w:tcMar>
          </w:tcPr>
          <w:p w14:paraId="057492B6" w14:textId="5F5D7443" w:rsidR="00D7736A" w:rsidRPr="00F17505" w:rsidRDefault="00B93BE1" w:rsidP="00523093">
            <w:pPr>
              <w:pStyle w:val="TAL"/>
              <w:jc w:val="center"/>
              <w:rPr>
                <w:ins w:id="156" w:author="Intel - YY" w:date="2025-03-03T12:54:00Z"/>
              </w:rPr>
            </w:pPr>
            <w:ins w:id="157" w:author="Intel - YY" w:date="2025-03-12T14:16:00Z">
              <w:r>
                <w:rPr>
                  <w:rFonts w:hint="eastAsia"/>
                  <w:lang w:eastAsia="zh-CN"/>
                </w:rPr>
                <w:t>T</w:t>
              </w:r>
            </w:ins>
          </w:p>
        </w:tc>
        <w:tc>
          <w:tcPr>
            <w:tcW w:w="1358" w:type="dxa"/>
            <w:tcMar>
              <w:top w:w="0" w:type="dxa"/>
              <w:left w:w="28" w:type="dxa"/>
              <w:bottom w:w="0" w:type="dxa"/>
              <w:right w:w="108" w:type="dxa"/>
            </w:tcMar>
          </w:tcPr>
          <w:p w14:paraId="642D047D" w14:textId="77777777" w:rsidR="00D7736A" w:rsidRPr="00F17505" w:rsidRDefault="00D7736A" w:rsidP="00523093">
            <w:pPr>
              <w:pStyle w:val="TAL"/>
              <w:jc w:val="center"/>
              <w:rPr>
                <w:ins w:id="158" w:author="Intel - YY" w:date="2025-03-03T12:54:00Z"/>
              </w:rPr>
            </w:pPr>
            <w:ins w:id="159" w:author="Intel - YY" w:date="2025-03-03T12:54:00Z">
              <w:r w:rsidRPr="00F17505">
                <w:t>T</w:t>
              </w:r>
            </w:ins>
          </w:p>
        </w:tc>
      </w:tr>
      <w:tr w:rsidR="00D7736A" w:rsidRPr="00F17505" w14:paraId="35950C98" w14:textId="77777777" w:rsidTr="00523093">
        <w:trPr>
          <w:cantSplit/>
          <w:jc w:val="center"/>
          <w:ins w:id="160" w:author="Intel - YY" w:date="2025-03-03T12:54:00Z"/>
        </w:trPr>
        <w:tc>
          <w:tcPr>
            <w:tcW w:w="2559" w:type="dxa"/>
            <w:tcMar>
              <w:top w:w="0" w:type="dxa"/>
              <w:left w:w="28" w:type="dxa"/>
              <w:bottom w:w="0" w:type="dxa"/>
              <w:right w:w="108" w:type="dxa"/>
            </w:tcMar>
          </w:tcPr>
          <w:p w14:paraId="0A888DE9" w14:textId="77777777" w:rsidR="00D7736A" w:rsidRPr="00F17505" w:rsidRDefault="00D7736A" w:rsidP="00523093">
            <w:pPr>
              <w:pStyle w:val="TAL"/>
              <w:rPr>
                <w:ins w:id="161" w:author="Intel - YY" w:date="2025-03-03T12:54:00Z"/>
                <w:rFonts w:ascii="Courier New" w:hAnsi="Courier New" w:cs="Courier New"/>
              </w:rPr>
            </w:pPr>
            <w:ins w:id="162" w:author="Intel - YY" w:date="2025-03-03T12:54:00Z">
              <w:r>
                <w:rPr>
                  <w:rFonts w:ascii="Courier New" w:hAnsi="Courier New" w:cs="Courier New" w:hint="eastAsia"/>
                  <w:lang w:eastAsia="zh-CN"/>
                </w:rPr>
                <w:t>rLMode</w:t>
              </w:r>
            </w:ins>
          </w:p>
        </w:tc>
        <w:tc>
          <w:tcPr>
            <w:tcW w:w="1710" w:type="dxa"/>
            <w:tcMar>
              <w:top w:w="0" w:type="dxa"/>
              <w:left w:w="28" w:type="dxa"/>
              <w:bottom w:w="0" w:type="dxa"/>
              <w:right w:w="108" w:type="dxa"/>
            </w:tcMar>
          </w:tcPr>
          <w:p w14:paraId="33B8D001" w14:textId="77777777" w:rsidR="00D7736A" w:rsidRPr="00F17505" w:rsidRDefault="00D7736A" w:rsidP="00523093">
            <w:pPr>
              <w:pStyle w:val="TAL"/>
              <w:jc w:val="center"/>
              <w:rPr>
                <w:ins w:id="163" w:author="Intel - YY" w:date="2025-03-03T12:54:00Z"/>
              </w:rPr>
            </w:pPr>
            <w:ins w:id="164" w:author="Intel - YY" w:date="2025-03-03T12:54:00Z">
              <w:r w:rsidRPr="00F17505">
                <w:t>M</w:t>
              </w:r>
            </w:ins>
          </w:p>
        </w:tc>
        <w:tc>
          <w:tcPr>
            <w:tcW w:w="1440" w:type="dxa"/>
            <w:tcMar>
              <w:top w:w="0" w:type="dxa"/>
              <w:left w:w="28" w:type="dxa"/>
              <w:bottom w:w="0" w:type="dxa"/>
              <w:right w:w="108" w:type="dxa"/>
            </w:tcMar>
          </w:tcPr>
          <w:p w14:paraId="54107E38" w14:textId="77777777" w:rsidR="00D7736A" w:rsidRPr="00F17505" w:rsidRDefault="00D7736A" w:rsidP="00523093">
            <w:pPr>
              <w:pStyle w:val="TAL"/>
              <w:jc w:val="center"/>
              <w:rPr>
                <w:ins w:id="165" w:author="Intel - YY" w:date="2025-03-03T12:54:00Z"/>
              </w:rPr>
            </w:pPr>
            <w:ins w:id="166" w:author="Intel - YY" w:date="2025-03-03T12:54:00Z">
              <w:r w:rsidRPr="00F17505">
                <w:t>T</w:t>
              </w:r>
            </w:ins>
          </w:p>
        </w:tc>
        <w:tc>
          <w:tcPr>
            <w:tcW w:w="1440" w:type="dxa"/>
            <w:tcMar>
              <w:top w:w="0" w:type="dxa"/>
              <w:left w:w="28" w:type="dxa"/>
              <w:bottom w:w="0" w:type="dxa"/>
              <w:right w:w="108" w:type="dxa"/>
            </w:tcMar>
          </w:tcPr>
          <w:p w14:paraId="17C70B9A" w14:textId="77777777" w:rsidR="00D7736A" w:rsidRPr="00F17505" w:rsidRDefault="00D7736A" w:rsidP="00523093">
            <w:pPr>
              <w:pStyle w:val="TAL"/>
              <w:jc w:val="center"/>
              <w:rPr>
                <w:ins w:id="167" w:author="Intel - YY" w:date="2025-03-03T12:54:00Z"/>
              </w:rPr>
            </w:pPr>
            <w:ins w:id="168" w:author="Intel - YY" w:date="2025-03-03T12:54:00Z">
              <w:r>
                <w:t>F</w:t>
              </w:r>
            </w:ins>
          </w:p>
        </w:tc>
        <w:tc>
          <w:tcPr>
            <w:tcW w:w="1350" w:type="dxa"/>
            <w:tcMar>
              <w:top w:w="0" w:type="dxa"/>
              <w:left w:w="28" w:type="dxa"/>
              <w:bottom w:w="0" w:type="dxa"/>
              <w:right w:w="108" w:type="dxa"/>
            </w:tcMar>
          </w:tcPr>
          <w:p w14:paraId="4A14E3F1" w14:textId="77777777" w:rsidR="00D7736A" w:rsidRPr="00F17505" w:rsidRDefault="00D7736A" w:rsidP="00523093">
            <w:pPr>
              <w:pStyle w:val="TAL"/>
              <w:jc w:val="center"/>
              <w:rPr>
                <w:ins w:id="169" w:author="Intel - YY" w:date="2025-03-03T12:54:00Z"/>
                <w:lang w:eastAsia="zh-CN"/>
              </w:rPr>
            </w:pPr>
            <w:ins w:id="170" w:author="Intel - YY" w:date="2025-03-03T12:54:00Z">
              <w:r w:rsidRPr="00F17505">
                <w:t>F</w:t>
              </w:r>
            </w:ins>
          </w:p>
        </w:tc>
        <w:tc>
          <w:tcPr>
            <w:tcW w:w="1358" w:type="dxa"/>
            <w:tcMar>
              <w:top w:w="0" w:type="dxa"/>
              <w:left w:w="28" w:type="dxa"/>
              <w:bottom w:w="0" w:type="dxa"/>
              <w:right w:w="108" w:type="dxa"/>
            </w:tcMar>
          </w:tcPr>
          <w:p w14:paraId="1E797BF4" w14:textId="77777777" w:rsidR="00D7736A" w:rsidRPr="00F17505" w:rsidRDefault="00D7736A" w:rsidP="00523093">
            <w:pPr>
              <w:pStyle w:val="TAL"/>
              <w:jc w:val="center"/>
              <w:rPr>
                <w:ins w:id="171" w:author="Intel - YY" w:date="2025-03-03T12:54:00Z"/>
                <w:lang w:eastAsia="zh-CN"/>
              </w:rPr>
            </w:pPr>
            <w:ins w:id="172" w:author="Intel - YY" w:date="2025-03-03T12:54:00Z">
              <w:r w:rsidRPr="00F17505">
                <w:t>T</w:t>
              </w:r>
            </w:ins>
          </w:p>
        </w:tc>
      </w:tr>
      <w:tr w:rsidR="00D7736A" w:rsidRPr="00F17505" w14:paraId="3246749D" w14:textId="77777777" w:rsidTr="00523093">
        <w:trPr>
          <w:cantSplit/>
          <w:jc w:val="center"/>
          <w:ins w:id="173" w:author="Intel - YY" w:date="2025-03-03T12:54:00Z"/>
        </w:trPr>
        <w:tc>
          <w:tcPr>
            <w:tcW w:w="2559" w:type="dxa"/>
            <w:tcMar>
              <w:top w:w="0" w:type="dxa"/>
              <w:left w:w="28" w:type="dxa"/>
              <w:bottom w:w="0" w:type="dxa"/>
              <w:right w:w="108" w:type="dxa"/>
            </w:tcMar>
          </w:tcPr>
          <w:p w14:paraId="3210EB9A" w14:textId="77777777" w:rsidR="00D7736A" w:rsidRPr="00F17505" w:rsidRDefault="00D7736A" w:rsidP="00523093">
            <w:pPr>
              <w:pStyle w:val="TAL"/>
              <w:rPr>
                <w:ins w:id="174" w:author="Intel - YY" w:date="2025-03-03T12:54:00Z"/>
                <w:rFonts w:ascii="Courier New" w:hAnsi="Courier New" w:cs="Courier New"/>
                <w:lang w:eastAsia="zh-CN"/>
              </w:rPr>
            </w:pPr>
            <w:ins w:id="175" w:author="Intel - YY" w:date="2025-03-03T12:54:00Z">
              <w:r>
                <w:rPr>
                  <w:rFonts w:ascii="Courier New" w:hAnsi="Courier New" w:cs="Courier New" w:hint="eastAsia"/>
                  <w:lang w:eastAsia="zh-CN"/>
                </w:rPr>
                <w:t>supportedRLEnvironmentType</w:t>
              </w:r>
            </w:ins>
          </w:p>
        </w:tc>
        <w:tc>
          <w:tcPr>
            <w:tcW w:w="1710" w:type="dxa"/>
            <w:tcMar>
              <w:top w:w="0" w:type="dxa"/>
              <w:left w:w="28" w:type="dxa"/>
              <w:bottom w:w="0" w:type="dxa"/>
              <w:right w:w="108" w:type="dxa"/>
            </w:tcMar>
          </w:tcPr>
          <w:p w14:paraId="4E2B3841" w14:textId="77777777" w:rsidR="00D7736A" w:rsidRPr="00F17505" w:rsidRDefault="00D7736A" w:rsidP="00523093">
            <w:pPr>
              <w:pStyle w:val="TAL"/>
              <w:jc w:val="center"/>
              <w:rPr>
                <w:ins w:id="176" w:author="Intel - YY" w:date="2025-03-03T12:54:00Z"/>
                <w:rFonts w:cs="Arial"/>
                <w:lang w:eastAsia="zh-CN"/>
              </w:rPr>
            </w:pPr>
            <w:ins w:id="177" w:author="Intel - YY" w:date="2025-03-03T12:54:00Z">
              <w:r>
                <w:rPr>
                  <w:rFonts w:hint="eastAsia"/>
                  <w:lang w:eastAsia="zh-CN"/>
                </w:rPr>
                <w:t>M</w:t>
              </w:r>
            </w:ins>
          </w:p>
        </w:tc>
        <w:tc>
          <w:tcPr>
            <w:tcW w:w="1440" w:type="dxa"/>
            <w:tcMar>
              <w:top w:w="0" w:type="dxa"/>
              <w:left w:w="28" w:type="dxa"/>
              <w:bottom w:w="0" w:type="dxa"/>
              <w:right w:w="108" w:type="dxa"/>
            </w:tcMar>
          </w:tcPr>
          <w:p w14:paraId="6B19F020" w14:textId="77777777" w:rsidR="00D7736A" w:rsidRPr="00F17505" w:rsidRDefault="00D7736A" w:rsidP="00523093">
            <w:pPr>
              <w:pStyle w:val="TAL"/>
              <w:jc w:val="center"/>
              <w:rPr>
                <w:ins w:id="178" w:author="Intel - YY" w:date="2025-03-03T12:54:00Z"/>
              </w:rPr>
            </w:pPr>
            <w:ins w:id="179" w:author="Intel - YY" w:date="2025-03-03T12:54:00Z">
              <w:r w:rsidRPr="00F17505">
                <w:t>T</w:t>
              </w:r>
            </w:ins>
          </w:p>
        </w:tc>
        <w:tc>
          <w:tcPr>
            <w:tcW w:w="1440" w:type="dxa"/>
            <w:tcMar>
              <w:top w:w="0" w:type="dxa"/>
              <w:left w:w="28" w:type="dxa"/>
              <w:bottom w:w="0" w:type="dxa"/>
              <w:right w:w="108" w:type="dxa"/>
            </w:tcMar>
          </w:tcPr>
          <w:p w14:paraId="5D1DE5A6" w14:textId="77777777" w:rsidR="00D7736A" w:rsidRPr="00F17505" w:rsidRDefault="00D7736A" w:rsidP="00523093">
            <w:pPr>
              <w:pStyle w:val="TAL"/>
              <w:jc w:val="center"/>
              <w:rPr>
                <w:ins w:id="180" w:author="Intel - YY" w:date="2025-03-03T12:54:00Z"/>
                <w:lang w:eastAsia="zh-CN"/>
              </w:rPr>
            </w:pPr>
            <w:ins w:id="181" w:author="Intel - YY" w:date="2025-03-03T12:54:00Z">
              <w:r>
                <w:rPr>
                  <w:rFonts w:hint="eastAsia"/>
                  <w:lang w:eastAsia="zh-CN"/>
                </w:rPr>
                <w:t>F</w:t>
              </w:r>
            </w:ins>
          </w:p>
        </w:tc>
        <w:tc>
          <w:tcPr>
            <w:tcW w:w="1350" w:type="dxa"/>
            <w:tcMar>
              <w:top w:w="0" w:type="dxa"/>
              <w:left w:w="28" w:type="dxa"/>
              <w:bottom w:w="0" w:type="dxa"/>
              <w:right w:w="108" w:type="dxa"/>
            </w:tcMar>
          </w:tcPr>
          <w:p w14:paraId="5EFFEC0B" w14:textId="77777777" w:rsidR="00D7736A" w:rsidRPr="00F17505" w:rsidRDefault="00D7736A" w:rsidP="00523093">
            <w:pPr>
              <w:pStyle w:val="TAL"/>
              <w:jc w:val="center"/>
              <w:rPr>
                <w:ins w:id="182" w:author="Intel - YY" w:date="2025-03-03T12:54:00Z"/>
              </w:rPr>
            </w:pPr>
            <w:ins w:id="183" w:author="Intel - YY" w:date="2025-03-03T12:54:00Z">
              <w:r w:rsidRPr="00F17505">
                <w:rPr>
                  <w:lang w:eastAsia="zh-CN"/>
                </w:rPr>
                <w:t>F</w:t>
              </w:r>
            </w:ins>
          </w:p>
        </w:tc>
        <w:tc>
          <w:tcPr>
            <w:tcW w:w="1358" w:type="dxa"/>
            <w:tcMar>
              <w:top w:w="0" w:type="dxa"/>
              <w:left w:w="28" w:type="dxa"/>
              <w:bottom w:w="0" w:type="dxa"/>
              <w:right w:w="108" w:type="dxa"/>
            </w:tcMar>
          </w:tcPr>
          <w:p w14:paraId="1B0F3A90" w14:textId="77777777" w:rsidR="00D7736A" w:rsidRPr="00F17505" w:rsidRDefault="00D7736A" w:rsidP="00523093">
            <w:pPr>
              <w:pStyle w:val="TAL"/>
              <w:jc w:val="center"/>
              <w:rPr>
                <w:ins w:id="184" w:author="Intel - YY" w:date="2025-03-03T12:54:00Z"/>
              </w:rPr>
            </w:pPr>
            <w:ins w:id="185" w:author="Intel - YY" w:date="2025-03-03T12:54:00Z">
              <w:r w:rsidRPr="00F17505">
                <w:rPr>
                  <w:lang w:eastAsia="zh-CN"/>
                </w:rPr>
                <w:t>T</w:t>
              </w:r>
            </w:ins>
          </w:p>
        </w:tc>
      </w:tr>
      <w:tr w:rsidR="00D7736A" w:rsidRPr="00F17505" w14:paraId="6656B372" w14:textId="77777777" w:rsidTr="00523093">
        <w:trPr>
          <w:cantSplit/>
          <w:jc w:val="center"/>
          <w:ins w:id="186" w:author="Intel - YY" w:date="2025-03-03T12:54:00Z"/>
        </w:trPr>
        <w:tc>
          <w:tcPr>
            <w:tcW w:w="2559" w:type="dxa"/>
            <w:tcMar>
              <w:top w:w="0" w:type="dxa"/>
              <w:left w:w="28" w:type="dxa"/>
              <w:bottom w:w="0" w:type="dxa"/>
              <w:right w:w="108" w:type="dxa"/>
            </w:tcMar>
          </w:tcPr>
          <w:p w14:paraId="53F47DC1" w14:textId="77777777" w:rsidR="00D7736A" w:rsidRDefault="00D7736A" w:rsidP="00523093">
            <w:pPr>
              <w:pStyle w:val="TAL"/>
              <w:rPr>
                <w:ins w:id="187" w:author="Intel - YY" w:date="2025-03-03T12:54:00Z"/>
                <w:rFonts w:ascii="Courier New" w:hAnsi="Courier New" w:cs="Courier New"/>
                <w:lang w:eastAsia="zh-CN"/>
              </w:rPr>
            </w:pPr>
            <w:ins w:id="188" w:author="Intel - YY" w:date="2025-03-03T12:54:00Z">
              <w:r>
                <w:rPr>
                  <w:rFonts w:ascii="Courier New" w:hAnsi="Courier New" w:cs="Courier New" w:hint="eastAsia"/>
                  <w:lang w:eastAsia="zh-CN"/>
                </w:rPr>
                <w:t>selectedRLEnvironmentType</w:t>
              </w:r>
            </w:ins>
          </w:p>
        </w:tc>
        <w:tc>
          <w:tcPr>
            <w:tcW w:w="1710" w:type="dxa"/>
            <w:tcMar>
              <w:top w:w="0" w:type="dxa"/>
              <w:left w:w="28" w:type="dxa"/>
              <w:bottom w:w="0" w:type="dxa"/>
              <w:right w:w="108" w:type="dxa"/>
            </w:tcMar>
          </w:tcPr>
          <w:p w14:paraId="65894355" w14:textId="77777777" w:rsidR="00D7736A" w:rsidRDefault="00D7736A" w:rsidP="00523093">
            <w:pPr>
              <w:pStyle w:val="TAL"/>
              <w:jc w:val="center"/>
              <w:rPr>
                <w:ins w:id="189" w:author="Intel - YY" w:date="2025-03-03T12:54:00Z"/>
              </w:rPr>
            </w:pPr>
            <w:ins w:id="190" w:author="Intel - YY" w:date="2025-03-03T12:54:00Z">
              <w:r w:rsidRPr="00F17505">
                <w:t>M</w:t>
              </w:r>
            </w:ins>
          </w:p>
        </w:tc>
        <w:tc>
          <w:tcPr>
            <w:tcW w:w="1440" w:type="dxa"/>
            <w:tcMar>
              <w:top w:w="0" w:type="dxa"/>
              <w:left w:w="28" w:type="dxa"/>
              <w:bottom w:w="0" w:type="dxa"/>
              <w:right w:w="108" w:type="dxa"/>
            </w:tcMar>
          </w:tcPr>
          <w:p w14:paraId="5DE8F522" w14:textId="77777777" w:rsidR="00D7736A" w:rsidRPr="00F17505" w:rsidRDefault="00D7736A" w:rsidP="00523093">
            <w:pPr>
              <w:pStyle w:val="TAL"/>
              <w:jc w:val="center"/>
              <w:rPr>
                <w:ins w:id="191" w:author="Intel - YY" w:date="2025-03-03T12:54:00Z"/>
              </w:rPr>
            </w:pPr>
            <w:ins w:id="192" w:author="Intel - YY" w:date="2025-03-03T12:54:00Z">
              <w:r w:rsidRPr="00F17505">
                <w:t>T</w:t>
              </w:r>
            </w:ins>
          </w:p>
        </w:tc>
        <w:tc>
          <w:tcPr>
            <w:tcW w:w="1440" w:type="dxa"/>
            <w:tcMar>
              <w:top w:w="0" w:type="dxa"/>
              <w:left w:w="28" w:type="dxa"/>
              <w:bottom w:w="0" w:type="dxa"/>
              <w:right w:w="108" w:type="dxa"/>
            </w:tcMar>
          </w:tcPr>
          <w:p w14:paraId="4D1110B6" w14:textId="77777777" w:rsidR="00D7736A" w:rsidRDefault="00D7736A" w:rsidP="00523093">
            <w:pPr>
              <w:pStyle w:val="TAL"/>
              <w:jc w:val="center"/>
              <w:rPr>
                <w:ins w:id="193" w:author="Intel - YY" w:date="2025-03-03T12:54:00Z"/>
                <w:lang w:eastAsia="zh-CN"/>
              </w:rPr>
            </w:pPr>
            <w:ins w:id="194" w:author="Intel - YY" w:date="2025-03-03T12:54:00Z">
              <w:r>
                <w:rPr>
                  <w:rFonts w:hint="eastAsia"/>
                  <w:lang w:eastAsia="zh-CN"/>
                </w:rPr>
                <w:t>T</w:t>
              </w:r>
            </w:ins>
          </w:p>
        </w:tc>
        <w:tc>
          <w:tcPr>
            <w:tcW w:w="1350" w:type="dxa"/>
            <w:tcMar>
              <w:top w:w="0" w:type="dxa"/>
              <w:left w:w="28" w:type="dxa"/>
              <w:bottom w:w="0" w:type="dxa"/>
              <w:right w:w="108" w:type="dxa"/>
            </w:tcMar>
          </w:tcPr>
          <w:p w14:paraId="22BAFD85" w14:textId="77777777" w:rsidR="00D7736A" w:rsidRPr="00F17505" w:rsidRDefault="00D7736A" w:rsidP="00523093">
            <w:pPr>
              <w:pStyle w:val="TAL"/>
              <w:jc w:val="center"/>
              <w:rPr>
                <w:ins w:id="195" w:author="Intel - YY" w:date="2025-03-03T12:54:00Z"/>
                <w:lang w:eastAsia="zh-CN"/>
              </w:rPr>
            </w:pPr>
            <w:ins w:id="196" w:author="Intel - YY" w:date="2025-03-03T12:54:00Z">
              <w:r w:rsidRPr="00F17505">
                <w:t>F</w:t>
              </w:r>
            </w:ins>
          </w:p>
        </w:tc>
        <w:tc>
          <w:tcPr>
            <w:tcW w:w="1358" w:type="dxa"/>
            <w:tcMar>
              <w:top w:w="0" w:type="dxa"/>
              <w:left w:w="28" w:type="dxa"/>
              <w:bottom w:w="0" w:type="dxa"/>
              <w:right w:w="108" w:type="dxa"/>
            </w:tcMar>
          </w:tcPr>
          <w:p w14:paraId="7A9CA444" w14:textId="77777777" w:rsidR="00D7736A" w:rsidRPr="00F17505" w:rsidRDefault="00D7736A" w:rsidP="00523093">
            <w:pPr>
              <w:pStyle w:val="TAL"/>
              <w:jc w:val="center"/>
              <w:rPr>
                <w:ins w:id="197" w:author="Intel - YY" w:date="2025-03-03T12:54:00Z"/>
                <w:lang w:eastAsia="zh-CN"/>
              </w:rPr>
            </w:pPr>
            <w:ins w:id="198" w:author="Intel - YY" w:date="2025-03-03T12:54:00Z">
              <w:r w:rsidRPr="00F17505">
                <w:t>T</w:t>
              </w:r>
            </w:ins>
          </w:p>
        </w:tc>
      </w:tr>
      <w:tr w:rsidR="00D7736A" w:rsidRPr="00F17505" w14:paraId="46B709AA" w14:textId="77777777" w:rsidTr="00523093">
        <w:trPr>
          <w:cantSplit/>
          <w:jc w:val="center"/>
          <w:ins w:id="199" w:author="Intel - YY" w:date="2025-03-03T12:54:00Z"/>
        </w:trPr>
        <w:tc>
          <w:tcPr>
            <w:tcW w:w="2559" w:type="dxa"/>
            <w:tcMar>
              <w:top w:w="0" w:type="dxa"/>
              <w:left w:w="28" w:type="dxa"/>
              <w:bottom w:w="0" w:type="dxa"/>
              <w:right w:w="108" w:type="dxa"/>
            </w:tcMar>
          </w:tcPr>
          <w:p w14:paraId="272F083D" w14:textId="56040630" w:rsidR="00D7736A" w:rsidRDefault="00D7736A" w:rsidP="00A76D4F">
            <w:pPr>
              <w:pStyle w:val="TAL"/>
              <w:rPr>
                <w:ins w:id="200" w:author="Intel - YY" w:date="2025-03-03T12:54:00Z"/>
                <w:rFonts w:ascii="Courier New" w:hAnsi="Courier New" w:cs="Courier New"/>
                <w:lang w:eastAsia="zh-CN"/>
              </w:rPr>
            </w:pPr>
            <w:ins w:id="201" w:author="Intel - YY" w:date="2025-03-03T12:54:00Z">
              <w:r>
                <w:rPr>
                  <w:rFonts w:ascii="Courier New" w:hAnsi="Courier New" w:cs="Courier New" w:hint="eastAsia"/>
                  <w:lang w:eastAsia="zh-CN"/>
                </w:rPr>
                <w:t>rL</w:t>
              </w:r>
            </w:ins>
            <w:ins w:id="202" w:author="Intel - YY" w:date="2025-03-17T08:42:00Z" w16du:dateUtc="2025-03-17T15:42:00Z">
              <w:r w:rsidR="00EE1F18">
                <w:rPr>
                  <w:rFonts w:ascii="Courier New" w:hAnsi="Courier New" w:cs="Courier New"/>
                  <w:lang w:eastAsia="zh-CN"/>
                </w:rPr>
                <w:t>Agent</w:t>
              </w:r>
            </w:ins>
            <w:ins w:id="203" w:author="Intel - YY" w:date="2025-03-03T12:54:00Z">
              <w:r>
                <w:rPr>
                  <w:rFonts w:ascii="Courier New" w:hAnsi="Courier New" w:cs="Courier New" w:hint="eastAsia"/>
                  <w:lang w:eastAsia="zh-CN"/>
                </w:rPr>
                <w:t>EnvironmentScop</w:t>
              </w:r>
            </w:ins>
            <w:ins w:id="204" w:author="Intel - YY" w:date="2025-03-17T08:42:00Z" w16du:dateUtc="2025-03-17T15:42:00Z">
              <w:r w:rsidR="00EE1F18">
                <w:rPr>
                  <w:rFonts w:ascii="Courier New" w:hAnsi="Courier New" w:cs="Courier New"/>
                  <w:lang w:eastAsia="zh-CN"/>
                </w:rPr>
                <w:t>e</w:t>
              </w:r>
            </w:ins>
          </w:p>
        </w:tc>
        <w:tc>
          <w:tcPr>
            <w:tcW w:w="1710" w:type="dxa"/>
            <w:tcMar>
              <w:top w:w="0" w:type="dxa"/>
              <w:left w:w="28" w:type="dxa"/>
              <w:bottom w:w="0" w:type="dxa"/>
              <w:right w:w="108" w:type="dxa"/>
            </w:tcMar>
          </w:tcPr>
          <w:p w14:paraId="525BCE3F" w14:textId="77777777" w:rsidR="00D7736A" w:rsidRPr="00F17505" w:rsidRDefault="00D7736A" w:rsidP="00523093">
            <w:pPr>
              <w:pStyle w:val="TAL"/>
              <w:jc w:val="center"/>
              <w:rPr>
                <w:ins w:id="205" w:author="Intel - YY" w:date="2025-03-03T12:54:00Z"/>
              </w:rPr>
            </w:pPr>
            <w:ins w:id="206" w:author="Intel - YY" w:date="2025-03-03T12:54:00Z">
              <w:r w:rsidRPr="00F17505">
                <w:t>M</w:t>
              </w:r>
            </w:ins>
          </w:p>
        </w:tc>
        <w:tc>
          <w:tcPr>
            <w:tcW w:w="1440" w:type="dxa"/>
            <w:tcMar>
              <w:top w:w="0" w:type="dxa"/>
              <w:left w:w="28" w:type="dxa"/>
              <w:bottom w:w="0" w:type="dxa"/>
              <w:right w:w="108" w:type="dxa"/>
            </w:tcMar>
          </w:tcPr>
          <w:p w14:paraId="270428AC" w14:textId="77777777" w:rsidR="00D7736A" w:rsidRPr="00F17505" w:rsidRDefault="00D7736A" w:rsidP="00523093">
            <w:pPr>
              <w:pStyle w:val="TAL"/>
              <w:jc w:val="center"/>
              <w:rPr>
                <w:ins w:id="207" w:author="Intel - YY" w:date="2025-03-03T12:54:00Z"/>
              </w:rPr>
            </w:pPr>
            <w:ins w:id="208" w:author="Intel - YY" w:date="2025-03-03T12:54:00Z">
              <w:r w:rsidRPr="00F17505">
                <w:t>T</w:t>
              </w:r>
            </w:ins>
          </w:p>
        </w:tc>
        <w:tc>
          <w:tcPr>
            <w:tcW w:w="1440" w:type="dxa"/>
            <w:tcMar>
              <w:top w:w="0" w:type="dxa"/>
              <w:left w:w="28" w:type="dxa"/>
              <w:bottom w:w="0" w:type="dxa"/>
              <w:right w:w="108" w:type="dxa"/>
            </w:tcMar>
          </w:tcPr>
          <w:p w14:paraId="65990388" w14:textId="77777777" w:rsidR="00D7736A" w:rsidRDefault="00D7736A" w:rsidP="00523093">
            <w:pPr>
              <w:pStyle w:val="TAL"/>
              <w:jc w:val="center"/>
              <w:rPr>
                <w:ins w:id="209" w:author="Intel - YY" w:date="2025-03-03T12:54:00Z"/>
                <w:lang w:eastAsia="zh-CN"/>
              </w:rPr>
            </w:pPr>
            <w:ins w:id="210" w:author="Intel - YY" w:date="2025-03-03T12:54:00Z">
              <w:r>
                <w:rPr>
                  <w:rFonts w:hint="eastAsia"/>
                  <w:lang w:eastAsia="zh-CN"/>
                </w:rPr>
                <w:t>T</w:t>
              </w:r>
            </w:ins>
          </w:p>
        </w:tc>
        <w:tc>
          <w:tcPr>
            <w:tcW w:w="1350" w:type="dxa"/>
            <w:tcMar>
              <w:top w:w="0" w:type="dxa"/>
              <w:left w:w="28" w:type="dxa"/>
              <w:bottom w:w="0" w:type="dxa"/>
              <w:right w:w="108" w:type="dxa"/>
            </w:tcMar>
          </w:tcPr>
          <w:p w14:paraId="3A296953" w14:textId="77777777" w:rsidR="00D7736A" w:rsidRPr="00F17505" w:rsidRDefault="00D7736A" w:rsidP="00523093">
            <w:pPr>
              <w:pStyle w:val="TAL"/>
              <w:jc w:val="center"/>
              <w:rPr>
                <w:ins w:id="211" w:author="Intel - YY" w:date="2025-03-03T12:54:00Z"/>
              </w:rPr>
            </w:pPr>
            <w:ins w:id="212" w:author="Intel - YY" w:date="2025-03-03T12:54:00Z">
              <w:r w:rsidRPr="00F17505">
                <w:t>F</w:t>
              </w:r>
            </w:ins>
          </w:p>
        </w:tc>
        <w:tc>
          <w:tcPr>
            <w:tcW w:w="1358" w:type="dxa"/>
            <w:tcMar>
              <w:top w:w="0" w:type="dxa"/>
              <w:left w:w="28" w:type="dxa"/>
              <w:bottom w:w="0" w:type="dxa"/>
              <w:right w:w="108" w:type="dxa"/>
            </w:tcMar>
          </w:tcPr>
          <w:p w14:paraId="61BA64B9" w14:textId="77777777" w:rsidR="00D7736A" w:rsidRPr="00F17505" w:rsidRDefault="00D7736A" w:rsidP="00523093">
            <w:pPr>
              <w:pStyle w:val="TAL"/>
              <w:jc w:val="center"/>
              <w:rPr>
                <w:ins w:id="213" w:author="Intel - YY" w:date="2025-03-03T12:54:00Z"/>
              </w:rPr>
            </w:pPr>
            <w:ins w:id="214" w:author="Intel - YY" w:date="2025-03-03T12:54:00Z">
              <w:r w:rsidRPr="00F17505">
                <w:t>T</w:t>
              </w:r>
            </w:ins>
          </w:p>
        </w:tc>
      </w:tr>
      <w:tr w:rsidR="00A76D4F" w:rsidRPr="00F17505" w14:paraId="3C2FAE7F" w14:textId="77777777" w:rsidTr="00523093">
        <w:trPr>
          <w:cantSplit/>
          <w:jc w:val="center"/>
          <w:ins w:id="215" w:author="Pengxiang Xie_rev" w:date="2025-03-17T09:43:00Z"/>
        </w:trPr>
        <w:tc>
          <w:tcPr>
            <w:tcW w:w="2559" w:type="dxa"/>
            <w:tcMar>
              <w:top w:w="0" w:type="dxa"/>
              <w:left w:w="28" w:type="dxa"/>
              <w:bottom w:w="0" w:type="dxa"/>
              <w:right w:w="108" w:type="dxa"/>
            </w:tcMar>
          </w:tcPr>
          <w:p w14:paraId="2455C1AD" w14:textId="13642A29" w:rsidR="00A76D4F" w:rsidRDefault="00A76D4F" w:rsidP="00A76D4F">
            <w:pPr>
              <w:pStyle w:val="TAL"/>
              <w:rPr>
                <w:ins w:id="216" w:author="Pengxiang Xie_rev" w:date="2025-03-17T09:43:00Z"/>
                <w:rFonts w:ascii="Courier New" w:hAnsi="Courier New" w:cs="Courier New"/>
                <w:lang w:eastAsia="zh-CN"/>
              </w:rPr>
            </w:pPr>
            <w:ins w:id="217" w:author="Pengxiang Xie_rev" w:date="2025-03-17T09:43:00Z">
              <w:r>
                <w:rPr>
                  <w:rFonts w:ascii="Courier New" w:hAnsi="Courier New" w:cs="Courier New" w:hint="eastAsia"/>
                  <w:lang w:eastAsia="zh-CN"/>
                </w:rPr>
                <w:t>r</w:t>
              </w:r>
              <w:r>
                <w:rPr>
                  <w:rFonts w:ascii="Courier New" w:hAnsi="Courier New" w:cs="Courier New"/>
                  <w:lang w:eastAsia="zh-CN"/>
                </w:rPr>
                <w:t>L</w:t>
              </w:r>
            </w:ins>
            <w:ins w:id="218" w:author="Pengxiang Xie_rev" w:date="2025-03-17T09:48:00Z">
              <w:r w:rsidR="00622729">
                <w:rPr>
                  <w:rFonts w:ascii="Courier New" w:hAnsi="Courier New" w:cs="Courier New"/>
                  <w:lang w:eastAsia="zh-CN"/>
                </w:rPr>
                <w:t>Actions</w:t>
              </w:r>
            </w:ins>
            <w:ins w:id="219" w:author="Pengxiang Xie_rev" w:date="2025-03-17T09:43:00Z">
              <w:r>
                <w:rPr>
                  <w:rFonts w:ascii="Courier New" w:hAnsi="Courier New" w:cs="Courier New"/>
                  <w:lang w:eastAsia="zh-CN"/>
                </w:rPr>
                <w:t>ImpactedScope</w:t>
              </w:r>
            </w:ins>
          </w:p>
        </w:tc>
        <w:tc>
          <w:tcPr>
            <w:tcW w:w="1710" w:type="dxa"/>
            <w:tcMar>
              <w:top w:w="0" w:type="dxa"/>
              <w:left w:w="28" w:type="dxa"/>
              <w:bottom w:w="0" w:type="dxa"/>
              <w:right w:w="108" w:type="dxa"/>
            </w:tcMar>
          </w:tcPr>
          <w:p w14:paraId="08F3C738" w14:textId="14669DB0" w:rsidR="00A76D4F" w:rsidRPr="00F17505" w:rsidRDefault="00A76D4F" w:rsidP="00A76D4F">
            <w:pPr>
              <w:pStyle w:val="TAL"/>
              <w:jc w:val="center"/>
              <w:rPr>
                <w:ins w:id="220" w:author="Pengxiang Xie_rev" w:date="2025-03-17T09:43:00Z"/>
              </w:rPr>
            </w:pPr>
            <w:ins w:id="221" w:author="Pengxiang Xie_rev" w:date="2025-03-17T09:44:00Z">
              <w:r w:rsidRPr="00F17505">
                <w:t>M</w:t>
              </w:r>
            </w:ins>
          </w:p>
        </w:tc>
        <w:tc>
          <w:tcPr>
            <w:tcW w:w="1440" w:type="dxa"/>
            <w:tcMar>
              <w:top w:w="0" w:type="dxa"/>
              <w:left w:w="28" w:type="dxa"/>
              <w:bottom w:w="0" w:type="dxa"/>
              <w:right w:w="108" w:type="dxa"/>
            </w:tcMar>
          </w:tcPr>
          <w:p w14:paraId="0B2E59C2" w14:textId="3FBC17EB" w:rsidR="00A76D4F" w:rsidRPr="00F17505" w:rsidRDefault="00A76D4F" w:rsidP="00A76D4F">
            <w:pPr>
              <w:pStyle w:val="TAL"/>
              <w:jc w:val="center"/>
              <w:rPr>
                <w:ins w:id="222" w:author="Pengxiang Xie_rev" w:date="2025-03-17T09:43:00Z"/>
              </w:rPr>
            </w:pPr>
            <w:ins w:id="223" w:author="Pengxiang Xie_rev" w:date="2025-03-17T09:44:00Z">
              <w:r w:rsidRPr="00F17505">
                <w:t>T</w:t>
              </w:r>
            </w:ins>
          </w:p>
        </w:tc>
        <w:tc>
          <w:tcPr>
            <w:tcW w:w="1440" w:type="dxa"/>
            <w:tcMar>
              <w:top w:w="0" w:type="dxa"/>
              <w:left w:w="28" w:type="dxa"/>
              <w:bottom w:w="0" w:type="dxa"/>
              <w:right w:w="108" w:type="dxa"/>
            </w:tcMar>
          </w:tcPr>
          <w:p w14:paraId="0C36139D" w14:textId="2DEE67F1" w:rsidR="00A76D4F" w:rsidRDefault="00A76D4F" w:rsidP="00A76D4F">
            <w:pPr>
              <w:pStyle w:val="TAL"/>
              <w:jc w:val="center"/>
              <w:rPr>
                <w:ins w:id="224" w:author="Pengxiang Xie_rev" w:date="2025-03-17T09:43:00Z"/>
                <w:lang w:eastAsia="zh-CN"/>
              </w:rPr>
            </w:pPr>
            <w:ins w:id="225" w:author="Pengxiang Xie_rev" w:date="2025-03-17T09:44:00Z">
              <w:r>
                <w:rPr>
                  <w:rFonts w:hint="eastAsia"/>
                  <w:lang w:eastAsia="zh-CN"/>
                </w:rPr>
                <w:t>T</w:t>
              </w:r>
            </w:ins>
          </w:p>
        </w:tc>
        <w:tc>
          <w:tcPr>
            <w:tcW w:w="1350" w:type="dxa"/>
            <w:tcMar>
              <w:top w:w="0" w:type="dxa"/>
              <w:left w:w="28" w:type="dxa"/>
              <w:bottom w:w="0" w:type="dxa"/>
              <w:right w:w="108" w:type="dxa"/>
            </w:tcMar>
          </w:tcPr>
          <w:p w14:paraId="119B20FD" w14:textId="2E164CA9" w:rsidR="00A76D4F" w:rsidRPr="00F17505" w:rsidRDefault="00A76D4F" w:rsidP="00A76D4F">
            <w:pPr>
              <w:pStyle w:val="TAL"/>
              <w:jc w:val="center"/>
              <w:rPr>
                <w:ins w:id="226" w:author="Pengxiang Xie_rev" w:date="2025-03-17T09:43:00Z"/>
              </w:rPr>
            </w:pPr>
            <w:ins w:id="227" w:author="Pengxiang Xie_rev" w:date="2025-03-17T09:44:00Z">
              <w:r w:rsidRPr="00F17505">
                <w:t>F</w:t>
              </w:r>
            </w:ins>
          </w:p>
        </w:tc>
        <w:tc>
          <w:tcPr>
            <w:tcW w:w="1358" w:type="dxa"/>
            <w:tcMar>
              <w:top w:w="0" w:type="dxa"/>
              <w:left w:w="28" w:type="dxa"/>
              <w:bottom w:w="0" w:type="dxa"/>
              <w:right w:w="108" w:type="dxa"/>
            </w:tcMar>
          </w:tcPr>
          <w:p w14:paraId="074D512C" w14:textId="2887CD82" w:rsidR="00A76D4F" w:rsidRPr="00F17505" w:rsidRDefault="00A76D4F" w:rsidP="00A76D4F">
            <w:pPr>
              <w:pStyle w:val="TAL"/>
              <w:jc w:val="center"/>
              <w:rPr>
                <w:ins w:id="228" w:author="Pengxiang Xie_rev" w:date="2025-03-17T09:43:00Z"/>
              </w:rPr>
            </w:pPr>
            <w:ins w:id="229" w:author="Pengxiang Xie_rev" w:date="2025-03-17T09:44:00Z">
              <w:r w:rsidRPr="00F17505">
                <w:t>T</w:t>
              </w:r>
            </w:ins>
          </w:p>
        </w:tc>
      </w:tr>
      <w:tr w:rsidR="00D7736A" w:rsidRPr="00F17505" w14:paraId="072B9F1B" w14:textId="77777777" w:rsidTr="00523093">
        <w:trPr>
          <w:cantSplit/>
          <w:jc w:val="center"/>
          <w:ins w:id="230" w:author="Intel - YY" w:date="2025-03-03T12:54:00Z"/>
        </w:trPr>
        <w:tc>
          <w:tcPr>
            <w:tcW w:w="2559" w:type="dxa"/>
            <w:tcMar>
              <w:top w:w="0" w:type="dxa"/>
              <w:left w:w="28" w:type="dxa"/>
              <w:bottom w:w="0" w:type="dxa"/>
              <w:right w:w="108" w:type="dxa"/>
            </w:tcMar>
          </w:tcPr>
          <w:p w14:paraId="76FA8D48" w14:textId="1046BE68" w:rsidR="00D7736A" w:rsidRPr="002073C4" w:rsidRDefault="00D7736A" w:rsidP="00523093">
            <w:pPr>
              <w:pStyle w:val="TAL"/>
              <w:rPr>
                <w:ins w:id="231" w:author="Intel - YY" w:date="2025-03-03T12:54:00Z"/>
                <w:rFonts w:ascii="Courier New" w:hAnsi="Courier New" w:cs="Courier New"/>
                <w:lang w:val="en-US"/>
              </w:rPr>
            </w:pPr>
            <w:ins w:id="232" w:author="Intel - YY" w:date="2025-03-03T12:54:00Z">
              <w:r>
                <w:rPr>
                  <w:rFonts w:ascii="Courier New" w:hAnsi="Courier New" w:cs="Courier New" w:hint="eastAsia"/>
                  <w:lang w:eastAsia="zh-CN"/>
                </w:rPr>
                <w:t>allowedC</w:t>
              </w:r>
              <w:r w:rsidRPr="00206FC5">
                <w:rPr>
                  <w:rFonts w:ascii="Courier New" w:hAnsi="Courier New" w:cs="Courier New"/>
                </w:rPr>
                <w:t>onfiguration</w:t>
              </w:r>
            </w:ins>
            <w:ins w:id="233" w:author="Intel - YY" w:date="2025-05-08T08:33:00Z" w16du:dateUtc="2025-05-08T15:33:00Z">
              <w:r w:rsidR="00B760AD">
                <w:rPr>
                  <w:rFonts w:ascii="Courier New" w:hAnsi="Courier New" w:cs="Courier New"/>
                </w:rPr>
                <w:t>Value</w:t>
              </w:r>
            </w:ins>
            <w:ins w:id="234" w:author="Intel - YY" w:date="2025-03-03T12:54:00Z">
              <w:r w:rsidRPr="00206FC5">
                <w:rPr>
                  <w:rFonts w:ascii="Courier New" w:hAnsi="Courier New" w:cs="Courier New" w:hint="eastAsia"/>
                </w:rPr>
                <w:t>R</w:t>
              </w:r>
              <w:r w:rsidRPr="00206FC5">
                <w:rPr>
                  <w:rFonts w:ascii="Courier New" w:hAnsi="Courier New" w:cs="Courier New"/>
                </w:rPr>
                <w:t>ange</w:t>
              </w:r>
            </w:ins>
          </w:p>
        </w:tc>
        <w:tc>
          <w:tcPr>
            <w:tcW w:w="1710" w:type="dxa"/>
            <w:tcMar>
              <w:top w:w="0" w:type="dxa"/>
              <w:left w:w="28" w:type="dxa"/>
              <w:bottom w:w="0" w:type="dxa"/>
              <w:right w:w="108" w:type="dxa"/>
            </w:tcMar>
          </w:tcPr>
          <w:p w14:paraId="050AEAC9" w14:textId="77777777" w:rsidR="00D7736A" w:rsidRPr="00F17505" w:rsidRDefault="00D7736A" w:rsidP="00523093">
            <w:pPr>
              <w:pStyle w:val="TAL"/>
              <w:jc w:val="center"/>
              <w:rPr>
                <w:ins w:id="235" w:author="Intel - YY" w:date="2025-03-03T12:54:00Z"/>
              </w:rPr>
            </w:pPr>
            <w:ins w:id="236" w:author="Intel - YY" w:date="2025-03-03T12:54:00Z">
              <w:r>
                <w:rPr>
                  <w:rFonts w:hint="eastAsia"/>
                  <w:lang w:eastAsia="zh-CN"/>
                </w:rPr>
                <w:t>M</w:t>
              </w:r>
            </w:ins>
          </w:p>
        </w:tc>
        <w:tc>
          <w:tcPr>
            <w:tcW w:w="1440" w:type="dxa"/>
            <w:tcMar>
              <w:top w:w="0" w:type="dxa"/>
              <w:left w:w="28" w:type="dxa"/>
              <w:bottom w:w="0" w:type="dxa"/>
              <w:right w:w="108" w:type="dxa"/>
            </w:tcMar>
          </w:tcPr>
          <w:p w14:paraId="0EDDDC97" w14:textId="77777777" w:rsidR="00D7736A" w:rsidRPr="00F17505" w:rsidRDefault="00D7736A" w:rsidP="00523093">
            <w:pPr>
              <w:pStyle w:val="TAL"/>
              <w:jc w:val="center"/>
              <w:rPr>
                <w:ins w:id="237" w:author="Intel - YY" w:date="2025-03-03T12:54:00Z"/>
              </w:rPr>
            </w:pPr>
            <w:ins w:id="238" w:author="Intel - YY" w:date="2025-03-03T12:54:00Z">
              <w:r w:rsidRPr="00F17505">
                <w:t>T</w:t>
              </w:r>
            </w:ins>
          </w:p>
        </w:tc>
        <w:tc>
          <w:tcPr>
            <w:tcW w:w="1440" w:type="dxa"/>
            <w:tcMar>
              <w:top w:w="0" w:type="dxa"/>
              <w:left w:w="28" w:type="dxa"/>
              <w:bottom w:w="0" w:type="dxa"/>
              <w:right w:w="108" w:type="dxa"/>
            </w:tcMar>
          </w:tcPr>
          <w:p w14:paraId="70644FD7" w14:textId="77777777" w:rsidR="00D7736A" w:rsidRDefault="00D7736A" w:rsidP="00523093">
            <w:pPr>
              <w:pStyle w:val="TAL"/>
              <w:jc w:val="center"/>
              <w:rPr>
                <w:ins w:id="239" w:author="Intel - YY" w:date="2025-03-03T12:54:00Z"/>
                <w:lang w:eastAsia="zh-CN"/>
              </w:rPr>
            </w:pPr>
            <w:ins w:id="240" w:author="Intel - YY" w:date="2025-03-03T12:54:00Z">
              <w:r>
                <w:rPr>
                  <w:rFonts w:hint="eastAsia"/>
                  <w:lang w:eastAsia="zh-CN"/>
                </w:rPr>
                <w:t>T</w:t>
              </w:r>
            </w:ins>
          </w:p>
        </w:tc>
        <w:tc>
          <w:tcPr>
            <w:tcW w:w="1350" w:type="dxa"/>
            <w:tcMar>
              <w:top w:w="0" w:type="dxa"/>
              <w:left w:w="28" w:type="dxa"/>
              <w:bottom w:w="0" w:type="dxa"/>
              <w:right w:w="108" w:type="dxa"/>
            </w:tcMar>
          </w:tcPr>
          <w:p w14:paraId="5357D3C8" w14:textId="77777777" w:rsidR="00D7736A" w:rsidRPr="00F17505" w:rsidRDefault="00D7736A" w:rsidP="00523093">
            <w:pPr>
              <w:pStyle w:val="TAL"/>
              <w:jc w:val="center"/>
              <w:rPr>
                <w:ins w:id="241" w:author="Intel - YY" w:date="2025-03-03T12:54:00Z"/>
              </w:rPr>
            </w:pPr>
            <w:ins w:id="242" w:author="Intel - YY" w:date="2025-03-03T12:54:00Z">
              <w:r w:rsidRPr="00F17505">
                <w:t>F</w:t>
              </w:r>
            </w:ins>
          </w:p>
        </w:tc>
        <w:tc>
          <w:tcPr>
            <w:tcW w:w="1358" w:type="dxa"/>
            <w:tcMar>
              <w:top w:w="0" w:type="dxa"/>
              <w:left w:w="28" w:type="dxa"/>
              <w:bottom w:w="0" w:type="dxa"/>
              <w:right w:w="108" w:type="dxa"/>
            </w:tcMar>
          </w:tcPr>
          <w:p w14:paraId="6B64700D" w14:textId="77777777" w:rsidR="00D7736A" w:rsidRPr="00F17505" w:rsidRDefault="00D7736A" w:rsidP="00523093">
            <w:pPr>
              <w:pStyle w:val="TAL"/>
              <w:jc w:val="center"/>
              <w:rPr>
                <w:ins w:id="243" w:author="Intel - YY" w:date="2025-03-03T12:54:00Z"/>
              </w:rPr>
            </w:pPr>
            <w:ins w:id="244" w:author="Intel - YY" w:date="2025-03-03T12:54:00Z">
              <w:r w:rsidRPr="00F17505">
                <w:t>T</w:t>
              </w:r>
            </w:ins>
          </w:p>
        </w:tc>
      </w:tr>
      <w:tr w:rsidR="00A76D4F" w:rsidRPr="00F17505" w14:paraId="1D5A2647" w14:textId="77777777" w:rsidTr="00523093">
        <w:trPr>
          <w:cantSplit/>
          <w:jc w:val="center"/>
          <w:ins w:id="245" w:author="Pengxiang Xie_rev" w:date="2025-03-17T09:45:00Z"/>
        </w:trPr>
        <w:tc>
          <w:tcPr>
            <w:tcW w:w="2559" w:type="dxa"/>
            <w:tcMar>
              <w:top w:w="0" w:type="dxa"/>
              <w:left w:w="28" w:type="dxa"/>
              <w:bottom w:w="0" w:type="dxa"/>
              <w:right w:w="108" w:type="dxa"/>
            </w:tcMar>
          </w:tcPr>
          <w:p w14:paraId="78953E60" w14:textId="267B2ABE" w:rsidR="00A76D4F" w:rsidRDefault="00A76D4F" w:rsidP="00A76D4F">
            <w:pPr>
              <w:pStyle w:val="TAL"/>
              <w:rPr>
                <w:ins w:id="246" w:author="Pengxiang Xie_rev" w:date="2025-03-17T09:45:00Z"/>
                <w:rFonts w:ascii="Courier New" w:hAnsi="Courier New" w:cs="Courier New"/>
                <w:lang w:eastAsia="zh-CN"/>
              </w:rPr>
            </w:pPr>
            <w:ins w:id="247" w:author="Pengxiang Xie_rev" w:date="2025-03-17T09:45:00Z">
              <w:r>
                <w:rPr>
                  <w:rFonts w:ascii="Courier New" w:hAnsi="Courier New" w:cs="Courier New"/>
                  <w:szCs w:val="18"/>
                  <w:lang w:eastAsia="zh-CN"/>
                </w:rPr>
                <w:t>rLPerformanceReqInfo</w:t>
              </w:r>
            </w:ins>
          </w:p>
        </w:tc>
        <w:tc>
          <w:tcPr>
            <w:tcW w:w="1710" w:type="dxa"/>
            <w:tcMar>
              <w:top w:w="0" w:type="dxa"/>
              <w:left w:w="28" w:type="dxa"/>
              <w:bottom w:w="0" w:type="dxa"/>
              <w:right w:w="108" w:type="dxa"/>
            </w:tcMar>
          </w:tcPr>
          <w:p w14:paraId="1086F3A5" w14:textId="0CA7D410" w:rsidR="00A76D4F" w:rsidRDefault="00A76D4F" w:rsidP="00A76D4F">
            <w:pPr>
              <w:pStyle w:val="TAL"/>
              <w:jc w:val="center"/>
              <w:rPr>
                <w:ins w:id="248" w:author="Pengxiang Xie_rev" w:date="2025-03-17T09:45:00Z"/>
                <w:lang w:eastAsia="zh-CN"/>
              </w:rPr>
            </w:pPr>
            <w:ins w:id="249" w:author="Pengxiang Xie_rev" w:date="2025-03-17T09:45:00Z">
              <w:r>
                <w:rPr>
                  <w:rFonts w:hint="eastAsia"/>
                  <w:lang w:eastAsia="zh-CN"/>
                </w:rPr>
                <w:t>M</w:t>
              </w:r>
            </w:ins>
          </w:p>
        </w:tc>
        <w:tc>
          <w:tcPr>
            <w:tcW w:w="1440" w:type="dxa"/>
            <w:tcMar>
              <w:top w:w="0" w:type="dxa"/>
              <w:left w:w="28" w:type="dxa"/>
              <w:bottom w:w="0" w:type="dxa"/>
              <w:right w:w="108" w:type="dxa"/>
            </w:tcMar>
          </w:tcPr>
          <w:p w14:paraId="243DC3B4" w14:textId="1D7F0F6E" w:rsidR="00A76D4F" w:rsidRPr="00F17505" w:rsidRDefault="00A76D4F" w:rsidP="00A76D4F">
            <w:pPr>
              <w:pStyle w:val="TAL"/>
              <w:jc w:val="center"/>
              <w:rPr>
                <w:ins w:id="250" w:author="Pengxiang Xie_rev" w:date="2025-03-17T09:45:00Z"/>
              </w:rPr>
            </w:pPr>
            <w:ins w:id="251" w:author="Pengxiang Xie_rev" w:date="2025-03-17T09:45:00Z">
              <w:r w:rsidRPr="00F17505">
                <w:t>T</w:t>
              </w:r>
            </w:ins>
          </w:p>
        </w:tc>
        <w:tc>
          <w:tcPr>
            <w:tcW w:w="1440" w:type="dxa"/>
            <w:tcMar>
              <w:top w:w="0" w:type="dxa"/>
              <w:left w:w="28" w:type="dxa"/>
              <w:bottom w:w="0" w:type="dxa"/>
              <w:right w:w="108" w:type="dxa"/>
            </w:tcMar>
          </w:tcPr>
          <w:p w14:paraId="7089A428" w14:textId="2E7FA97B" w:rsidR="00A76D4F" w:rsidRDefault="00A76D4F" w:rsidP="00A76D4F">
            <w:pPr>
              <w:pStyle w:val="TAL"/>
              <w:jc w:val="center"/>
              <w:rPr>
                <w:ins w:id="252" w:author="Pengxiang Xie_rev" w:date="2025-03-17T09:45:00Z"/>
                <w:lang w:eastAsia="zh-CN"/>
              </w:rPr>
            </w:pPr>
            <w:ins w:id="253" w:author="Pengxiang Xie_rev" w:date="2025-03-17T09:45:00Z">
              <w:r>
                <w:rPr>
                  <w:rFonts w:hint="eastAsia"/>
                  <w:lang w:eastAsia="zh-CN"/>
                </w:rPr>
                <w:t>T</w:t>
              </w:r>
            </w:ins>
          </w:p>
        </w:tc>
        <w:tc>
          <w:tcPr>
            <w:tcW w:w="1350" w:type="dxa"/>
            <w:tcMar>
              <w:top w:w="0" w:type="dxa"/>
              <w:left w:w="28" w:type="dxa"/>
              <w:bottom w:w="0" w:type="dxa"/>
              <w:right w:w="108" w:type="dxa"/>
            </w:tcMar>
          </w:tcPr>
          <w:p w14:paraId="6B6B9594" w14:textId="7295A833" w:rsidR="00A76D4F" w:rsidRPr="00F17505" w:rsidRDefault="00A76D4F" w:rsidP="00A76D4F">
            <w:pPr>
              <w:pStyle w:val="TAL"/>
              <w:jc w:val="center"/>
              <w:rPr>
                <w:ins w:id="254" w:author="Pengxiang Xie_rev" w:date="2025-03-17T09:45:00Z"/>
              </w:rPr>
            </w:pPr>
            <w:ins w:id="255" w:author="Pengxiang Xie_rev" w:date="2025-03-17T09:45:00Z">
              <w:r w:rsidRPr="00F17505">
                <w:t>F</w:t>
              </w:r>
            </w:ins>
          </w:p>
        </w:tc>
        <w:tc>
          <w:tcPr>
            <w:tcW w:w="1358" w:type="dxa"/>
            <w:tcMar>
              <w:top w:w="0" w:type="dxa"/>
              <w:left w:w="28" w:type="dxa"/>
              <w:bottom w:w="0" w:type="dxa"/>
              <w:right w:w="108" w:type="dxa"/>
            </w:tcMar>
          </w:tcPr>
          <w:p w14:paraId="19564322" w14:textId="7262A888" w:rsidR="00A76D4F" w:rsidRPr="00F17505" w:rsidRDefault="00A76D4F" w:rsidP="00A76D4F">
            <w:pPr>
              <w:pStyle w:val="TAL"/>
              <w:jc w:val="center"/>
              <w:rPr>
                <w:ins w:id="256" w:author="Pengxiang Xie_rev" w:date="2025-03-17T09:45:00Z"/>
              </w:rPr>
            </w:pPr>
            <w:ins w:id="257" w:author="Pengxiang Xie_rev" w:date="2025-03-17T09:45:00Z">
              <w:r w:rsidRPr="00F17505">
                <w:t>T</w:t>
              </w:r>
            </w:ins>
          </w:p>
        </w:tc>
      </w:tr>
      <w:tr w:rsidR="00D7736A" w:rsidRPr="00F17505" w14:paraId="5F2C3AC4" w14:textId="77777777" w:rsidTr="00523093">
        <w:trPr>
          <w:cantSplit/>
          <w:jc w:val="center"/>
          <w:ins w:id="258" w:author="Intel - YY" w:date="2025-03-03T12:54:00Z"/>
        </w:trPr>
        <w:tc>
          <w:tcPr>
            <w:tcW w:w="2559" w:type="dxa"/>
            <w:shd w:val="clear" w:color="auto" w:fill="D9D9D9"/>
            <w:tcMar>
              <w:top w:w="0" w:type="dxa"/>
              <w:left w:w="28" w:type="dxa"/>
              <w:bottom w:w="0" w:type="dxa"/>
              <w:right w:w="108" w:type="dxa"/>
            </w:tcMar>
            <w:hideMark/>
          </w:tcPr>
          <w:p w14:paraId="2F83965E" w14:textId="77777777" w:rsidR="00D7736A" w:rsidRPr="00F17505" w:rsidRDefault="00D7736A" w:rsidP="00523093">
            <w:pPr>
              <w:pStyle w:val="TAL"/>
              <w:jc w:val="center"/>
              <w:rPr>
                <w:ins w:id="259" w:author="Intel - YY" w:date="2025-03-03T12:54:00Z"/>
                <w:rFonts w:ascii="Courier New" w:hAnsi="Courier New" w:cs="Courier New"/>
              </w:rPr>
            </w:pPr>
            <w:ins w:id="260" w:author="Intel - YY" w:date="2025-03-03T12:54: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662C5988" w14:textId="77777777" w:rsidR="00D7736A" w:rsidRPr="00F17505" w:rsidRDefault="00D7736A" w:rsidP="00523093">
            <w:pPr>
              <w:pStyle w:val="TAL"/>
              <w:jc w:val="center"/>
              <w:rPr>
                <w:ins w:id="261" w:author="Intel - YY" w:date="2025-03-03T12:54:00Z"/>
                <w:rFonts w:cs="Arial"/>
              </w:rPr>
            </w:pPr>
          </w:p>
        </w:tc>
        <w:tc>
          <w:tcPr>
            <w:tcW w:w="1440" w:type="dxa"/>
            <w:shd w:val="clear" w:color="auto" w:fill="D9D9D9"/>
            <w:tcMar>
              <w:top w:w="0" w:type="dxa"/>
              <w:left w:w="28" w:type="dxa"/>
              <w:bottom w:w="0" w:type="dxa"/>
              <w:right w:w="108" w:type="dxa"/>
            </w:tcMar>
          </w:tcPr>
          <w:p w14:paraId="4E7397E3" w14:textId="77777777" w:rsidR="00D7736A" w:rsidRPr="00F17505" w:rsidRDefault="00D7736A" w:rsidP="00523093">
            <w:pPr>
              <w:pStyle w:val="TAL"/>
              <w:jc w:val="center"/>
              <w:rPr>
                <w:ins w:id="262" w:author="Intel - YY" w:date="2025-03-03T12:54:00Z"/>
              </w:rPr>
            </w:pPr>
          </w:p>
        </w:tc>
        <w:tc>
          <w:tcPr>
            <w:tcW w:w="1440" w:type="dxa"/>
            <w:shd w:val="clear" w:color="auto" w:fill="D9D9D9"/>
            <w:tcMar>
              <w:top w:w="0" w:type="dxa"/>
              <w:left w:w="28" w:type="dxa"/>
              <w:bottom w:w="0" w:type="dxa"/>
              <w:right w:w="108" w:type="dxa"/>
            </w:tcMar>
          </w:tcPr>
          <w:p w14:paraId="4396C55E" w14:textId="77777777" w:rsidR="00D7736A" w:rsidRPr="00F17505" w:rsidRDefault="00D7736A" w:rsidP="00523093">
            <w:pPr>
              <w:pStyle w:val="TAL"/>
              <w:jc w:val="center"/>
              <w:rPr>
                <w:ins w:id="263" w:author="Intel - YY" w:date="2025-03-03T12:54:00Z"/>
              </w:rPr>
            </w:pPr>
          </w:p>
        </w:tc>
        <w:tc>
          <w:tcPr>
            <w:tcW w:w="1350" w:type="dxa"/>
            <w:shd w:val="clear" w:color="auto" w:fill="D9D9D9"/>
            <w:tcMar>
              <w:top w:w="0" w:type="dxa"/>
              <w:left w:w="28" w:type="dxa"/>
              <w:bottom w:w="0" w:type="dxa"/>
              <w:right w:w="108" w:type="dxa"/>
            </w:tcMar>
          </w:tcPr>
          <w:p w14:paraId="0A1E8231" w14:textId="77777777" w:rsidR="00D7736A" w:rsidRPr="00F17505" w:rsidRDefault="00D7736A" w:rsidP="00523093">
            <w:pPr>
              <w:pStyle w:val="TAL"/>
              <w:jc w:val="center"/>
              <w:rPr>
                <w:ins w:id="264" w:author="Intel - YY" w:date="2025-03-03T12:54:00Z"/>
              </w:rPr>
            </w:pPr>
          </w:p>
        </w:tc>
        <w:tc>
          <w:tcPr>
            <w:tcW w:w="1358" w:type="dxa"/>
            <w:shd w:val="clear" w:color="auto" w:fill="D9D9D9"/>
            <w:tcMar>
              <w:top w:w="0" w:type="dxa"/>
              <w:left w:w="28" w:type="dxa"/>
              <w:bottom w:w="0" w:type="dxa"/>
              <w:right w:w="108" w:type="dxa"/>
            </w:tcMar>
          </w:tcPr>
          <w:p w14:paraId="4F753983" w14:textId="77777777" w:rsidR="00D7736A" w:rsidRPr="00F17505" w:rsidRDefault="00D7736A" w:rsidP="00523093">
            <w:pPr>
              <w:pStyle w:val="TAL"/>
              <w:jc w:val="center"/>
              <w:rPr>
                <w:ins w:id="265" w:author="Intel - YY" w:date="2025-03-03T12:54:00Z"/>
              </w:rPr>
            </w:pPr>
          </w:p>
        </w:tc>
      </w:tr>
      <w:tr w:rsidR="00D7736A" w:rsidRPr="00F17505" w14:paraId="16F54FD2" w14:textId="77777777" w:rsidTr="00523093">
        <w:trPr>
          <w:cantSplit/>
          <w:jc w:val="center"/>
          <w:ins w:id="266" w:author="Intel - YY" w:date="2025-03-03T12:54:00Z"/>
        </w:trPr>
        <w:tc>
          <w:tcPr>
            <w:tcW w:w="2559" w:type="dxa"/>
            <w:tcMar>
              <w:top w:w="0" w:type="dxa"/>
              <w:left w:w="28" w:type="dxa"/>
              <w:bottom w:w="0" w:type="dxa"/>
              <w:right w:w="108" w:type="dxa"/>
            </w:tcMar>
          </w:tcPr>
          <w:p w14:paraId="3ED76BC9" w14:textId="77777777" w:rsidR="00D7736A" w:rsidRPr="00F17505" w:rsidRDefault="00D7736A" w:rsidP="00523093">
            <w:pPr>
              <w:pStyle w:val="TAL"/>
              <w:rPr>
                <w:ins w:id="267" w:author="Intel - YY" w:date="2025-03-03T12:54:00Z"/>
                <w:rFonts w:ascii="Courier New" w:hAnsi="Courier New" w:cs="Courier New"/>
                <w:lang w:eastAsia="zh-CN"/>
              </w:rPr>
            </w:pPr>
          </w:p>
        </w:tc>
        <w:tc>
          <w:tcPr>
            <w:tcW w:w="1710" w:type="dxa"/>
            <w:tcMar>
              <w:top w:w="0" w:type="dxa"/>
              <w:left w:w="28" w:type="dxa"/>
              <w:bottom w:w="0" w:type="dxa"/>
              <w:right w:w="108" w:type="dxa"/>
            </w:tcMar>
          </w:tcPr>
          <w:p w14:paraId="694EDE26" w14:textId="77777777" w:rsidR="00D7736A" w:rsidRPr="00F17505" w:rsidRDefault="00D7736A" w:rsidP="00523093">
            <w:pPr>
              <w:pStyle w:val="TAL"/>
              <w:jc w:val="center"/>
              <w:rPr>
                <w:ins w:id="268" w:author="Intel - YY" w:date="2025-03-03T12:54:00Z"/>
                <w:rFonts w:cs="Arial"/>
              </w:rPr>
            </w:pPr>
          </w:p>
        </w:tc>
        <w:tc>
          <w:tcPr>
            <w:tcW w:w="1440" w:type="dxa"/>
            <w:tcMar>
              <w:top w:w="0" w:type="dxa"/>
              <w:left w:w="28" w:type="dxa"/>
              <w:bottom w:w="0" w:type="dxa"/>
              <w:right w:w="108" w:type="dxa"/>
            </w:tcMar>
          </w:tcPr>
          <w:p w14:paraId="11AD59BC" w14:textId="77777777" w:rsidR="00D7736A" w:rsidRPr="00F17505" w:rsidRDefault="00D7736A" w:rsidP="00523093">
            <w:pPr>
              <w:pStyle w:val="TAL"/>
              <w:jc w:val="center"/>
              <w:rPr>
                <w:ins w:id="269" w:author="Intel - YY" w:date="2025-03-03T12:54:00Z"/>
              </w:rPr>
            </w:pPr>
          </w:p>
        </w:tc>
        <w:tc>
          <w:tcPr>
            <w:tcW w:w="1440" w:type="dxa"/>
            <w:tcMar>
              <w:top w:w="0" w:type="dxa"/>
              <w:left w:w="28" w:type="dxa"/>
              <w:bottom w:w="0" w:type="dxa"/>
              <w:right w:w="108" w:type="dxa"/>
            </w:tcMar>
          </w:tcPr>
          <w:p w14:paraId="4258336D" w14:textId="77777777" w:rsidR="00D7736A" w:rsidRPr="00F17505" w:rsidRDefault="00D7736A" w:rsidP="00523093">
            <w:pPr>
              <w:pStyle w:val="TAL"/>
              <w:jc w:val="center"/>
              <w:rPr>
                <w:ins w:id="270" w:author="Intel - YY" w:date="2025-03-03T12:54:00Z"/>
              </w:rPr>
            </w:pPr>
          </w:p>
        </w:tc>
        <w:tc>
          <w:tcPr>
            <w:tcW w:w="1350" w:type="dxa"/>
            <w:tcMar>
              <w:top w:w="0" w:type="dxa"/>
              <w:left w:w="28" w:type="dxa"/>
              <w:bottom w:w="0" w:type="dxa"/>
              <w:right w:w="108" w:type="dxa"/>
            </w:tcMar>
          </w:tcPr>
          <w:p w14:paraId="4CB9A3EE" w14:textId="77777777" w:rsidR="00D7736A" w:rsidRPr="00F17505" w:rsidRDefault="00D7736A" w:rsidP="00523093">
            <w:pPr>
              <w:pStyle w:val="TAL"/>
              <w:jc w:val="center"/>
              <w:rPr>
                <w:ins w:id="271" w:author="Intel - YY" w:date="2025-03-03T12:54:00Z"/>
              </w:rPr>
            </w:pPr>
          </w:p>
        </w:tc>
        <w:tc>
          <w:tcPr>
            <w:tcW w:w="1358" w:type="dxa"/>
            <w:tcMar>
              <w:top w:w="0" w:type="dxa"/>
              <w:left w:w="28" w:type="dxa"/>
              <w:bottom w:w="0" w:type="dxa"/>
              <w:right w:w="108" w:type="dxa"/>
            </w:tcMar>
          </w:tcPr>
          <w:p w14:paraId="08D2B84E" w14:textId="77777777" w:rsidR="00D7736A" w:rsidRPr="00F17505" w:rsidRDefault="00D7736A" w:rsidP="00523093">
            <w:pPr>
              <w:pStyle w:val="TAL"/>
              <w:jc w:val="center"/>
              <w:rPr>
                <w:ins w:id="272" w:author="Intel - YY" w:date="2025-03-03T12:54:00Z"/>
              </w:rPr>
            </w:pPr>
          </w:p>
        </w:tc>
      </w:tr>
    </w:tbl>
    <w:p w14:paraId="5C03E9B4" w14:textId="77777777" w:rsidR="00D7736A" w:rsidRDefault="00D7736A" w:rsidP="00D7736A">
      <w:pPr>
        <w:rPr>
          <w:ins w:id="273" w:author="Intel - YY" w:date="2025-03-03T12:54:00Z"/>
        </w:rPr>
      </w:pPr>
    </w:p>
    <w:p w14:paraId="1D2983FF" w14:textId="1102E6C8" w:rsidR="00D7736A" w:rsidRPr="00F17505" w:rsidRDefault="00BC2D4F" w:rsidP="00345517">
      <w:pPr>
        <w:pStyle w:val="Heading4"/>
        <w:rPr>
          <w:ins w:id="274" w:author="Intel - YY" w:date="2025-03-03T12:54:00Z"/>
        </w:rPr>
      </w:pPr>
      <w:ins w:id="275" w:author="Intel - YY" w:date="2025-05-08T08:10:00Z" w16du:dateUtc="2025-05-08T15:10:00Z">
        <w:r w:rsidRPr="00F17505">
          <w:t>7.4.</w:t>
        </w:r>
        <w:r>
          <w:t>a0</w:t>
        </w:r>
      </w:ins>
      <w:ins w:id="276" w:author="Intel - YY" w:date="2025-03-03T12:54:00Z">
        <w:r w:rsidR="00D7736A" w:rsidRPr="00F17505">
          <w:t>.3</w:t>
        </w:r>
        <w:r w:rsidR="00D7736A" w:rsidRPr="00F17505">
          <w:tab/>
          <w:t>Attribute constraints</w:t>
        </w:r>
      </w:ins>
    </w:p>
    <w:p w14:paraId="5CB98CCD" w14:textId="64A937A2" w:rsidR="00D7736A" w:rsidRPr="00F17505" w:rsidRDefault="00D7736A" w:rsidP="00D7736A">
      <w:pPr>
        <w:pStyle w:val="TH"/>
        <w:rPr>
          <w:ins w:id="277" w:author="Intel - YY" w:date="2025-03-03T12:54:00Z"/>
        </w:rPr>
      </w:pPr>
      <w:ins w:id="278" w:author="Intel - YY" w:date="2025-03-03T12:54:00Z">
        <w:r w:rsidRPr="00F17505">
          <w:t>Table 7.</w:t>
        </w:r>
      </w:ins>
      <w:ins w:id="279" w:author="Intel - YY" w:date="2025-05-08T08:11:00Z" w16du:dateUtc="2025-05-08T15:11:00Z">
        <w:r w:rsidR="00AE6D92">
          <w:t>4.a0</w:t>
        </w:r>
      </w:ins>
      <w:ins w:id="280" w:author="Intel - YY" w:date="2025-03-03T12:54:00Z">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D7736A" w:rsidRPr="00F17505" w14:paraId="5C1348CC" w14:textId="77777777" w:rsidTr="00523093">
        <w:trPr>
          <w:jc w:val="center"/>
          <w:ins w:id="281" w:author="Intel - YY" w:date="2025-03-03T12:54:00Z"/>
        </w:trPr>
        <w:tc>
          <w:tcPr>
            <w:tcW w:w="4025" w:type="dxa"/>
            <w:shd w:val="clear" w:color="auto" w:fill="D9D9D9"/>
            <w:tcMar>
              <w:top w:w="0" w:type="dxa"/>
              <w:left w:w="28" w:type="dxa"/>
              <w:bottom w:w="0" w:type="dxa"/>
              <w:right w:w="108" w:type="dxa"/>
            </w:tcMar>
            <w:hideMark/>
          </w:tcPr>
          <w:p w14:paraId="555B7308" w14:textId="77777777" w:rsidR="00D7736A" w:rsidRPr="00F17505" w:rsidRDefault="00D7736A" w:rsidP="00523093">
            <w:pPr>
              <w:pStyle w:val="TAH"/>
              <w:rPr>
                <w:ins w:id="282" w:author="Intel - YY" w:date="2025-03-03T12:54:00Z"/>
              </w:rPr>
            </w:pPr>
            <w:ins w:id="283" w:author="Intel - YY" w:date="2025-03-03T12:54:00Z">
              <w:r w:rsidRPr="00F17505">
                <w:t>Name</w:t>
              </w:r>
            </w:ins>
          </w:p>
        </w:tc>
        <w:tc>
          <w:tcPr>
            <w:tcW w:w="5611" w:type="dxa"/>
            <w:shd w:val="clear" w:color="auto" w:fill="D9D9D9"/>
            <w:tcMar>
              <w:top w:w="0" w:type="dxa"/>
              <w:left w:w="28" w:type="dxa"/>
              <w:bottom w:w="0" w:type="dxa"/>
              <w:right w:w="108" w:type="dxa"/>
            </w:tcMar>
            <w:hideMark/>
          </w:tcPr>
          <w:p w14:paraId="3058DC97" w14:textId="77777777" w:rsidR="00D7736A" w:rsidRPr="00F17505" w:rsidRDefault="00D7736A" w:rsidP="00523093">
            <w:pPr>
              <w:pStyle w:val="TAH"/>
              <w:rPr>
                <w:ins w:id="284" w:author="Intel - YY" w:date="2025-03-03T12:54:00Z"/>
              </w:rPr>
            </w:pPr>
            <w:ins w:id="285" w:author="Intel - YY" w:date="2025-03-03T12:54:00Z">
              <w:r w:rsidRPr="00F17505">
                <w:rPr>
                  <w:color w:val="000000"/>
                </w:rPr>
                <w:t>Definition</w:t>
              </w:r>
            </w:ins>
          </w:p>
        </w:tc>
      </w:tr>
      <w:tr w:rsidR="00D7736A" w:rsidRPr="00F17505" w14:paraId="238E4C53" w14:textId="77777777" w:rsidTr="00523093">
        <w:trPr>
          <w:jc w:val="center"/>
          <w:ins w:id="286" w:author="Intel - YY" w:date="2025-03-03T12:54:00Z"/>
        </w:trPr>
        <w:tc>
          <w:tcPr>
            <w:tcW w:w="4025" w:type="dxa"/>
            <w:tcMar>
              <w:top w:w="0" w:type="dxa"/>
              <w:left w:w="28" w:type="dxa"/>
              <w:bottom w:w="0" w:type="dxa"/>
              <w:right w:w="108" w:type="dxa"/>
            </w:tcMar>
          </w:tcPr>
          <w:p w14:paraId="6ADC9FEF" w14:textId="77777777" w:rsidR="00D7736A" w:rsidRPr="00F17505" w:rsidRDefault="00D7736A" w:rsidP="00523093">
            <w:pPr>
              <w:pStyle w:val="TAL"/>
              <w:rPr>
                <w:ins w:id="287" w:author="Intel - YY" w:date="2025-03-03T12:54:00Z"/>
                <w:rFonts w:ascii="Courier New" w:hAnsi="Courier New" w:cs="Courier New"/>
              </w:rPr>
            </w:pPr>
            <w:ins w:id="288" w:author="Intel - YY" w:date="2025-03-03T12:54:00Z">
              <w:r>
                <w:rPr>
                  <w:rFonts w:ascii="Courier New" w:hAnsi="Courier New" w:cs="Courier New"/>
                </w:rPr>
                <w:t>aIMLInferenceName</w:t>
              </w:r>
            </w:ins>
          </w:p>
        </w:tc>
        <w:tc>
          <w:tcPr>
            <w:tcW w:w="5611" w:type="dxa"/>
            <w:tcMar>
              <w:top w:w="0" w:type="dxa"/>
              <w:left w:w="28" w:type="dxa"/>
              <w:bottom w:w="0" w:type="dxa"/>
              <w:right w:w="108" w:type="dxa"/>
            </w:tcMar>
          </w:tcPr>
          <w:p w14:paraId="2CF08E42" w14:textId="5B602C45" w:rsidR="00D7736A" w:rsidRPr="00F17505" w:rsidRDefault="00D7736A" w:rsidP="00523093">
            <w:pPr>
              <w:pStyle w:val="TAL"/>
              <w:rPr>
                <w:ins w:id="289" w:author="Intel - YY" w:date="2025-03-03T12:54:00Z"/>
                <w:rFonts w:cs="Arial"/>
                <w:lang w:eastAsia="zh-CN"/>
              </w:rPr>
            </w:pPr>
            <w:ins w:id="290" w:author="Intel - YY" w:date="2025-03-03T12:54:00Z">
              <w:r>
                <w:rPr>
                  <w:rFonts w:cs="Arial"/>
                  <w:lang w:eastAsia="zh-CN"/>
                </w:rPr>
                <w:t>Condition:</w:t>
              </w:r>
            </w:ins>
            <w:ins w:id="291" w:author="Intel - YY" w:date="2025-05-08T08:29:00Z" w16du:dateUtc="2025-05-08T15:29:00Z">
              <w:r w:rsidR="005378B2">
                <w:rPr>
                  <w:rFonts w:cs="Arial"/>
                  <w:lang w:eastAsia="zh-CN"/>
                </w:rPr>
                <w:t xml:space="preserve"> The</w:t>
              </w:r>
            </w:ins>
            <w:ins w:id="292" w:author="Intel - YY" w:date="2025-03-03T12:54:00Z">
              <w:r>
                <w:rPr>
                  <w:rFonts w:cs="Arial"/>
                  <w:lang w:eastAsia="zh-CN"/>
                </w:rPr>
                <w:t xml:space="preserve"> </w:t>
              </w:r>
              <w:r>
                <w:rPr>
                  <w:rFonts w:ascii="Courier New" w:hAnsi="Courier New" w:cs="Courier New" w:hint="eastAsia"/>
                  <w:lang w:eastAsia="zh-CN"/>
                </w:rPr>
                <w:t>RL</w:t>
              </w:r>
            </w:ins>
            <w:ins w:id="293" w:author="Intel - YY" w:date="2025-05-08T08:29:00Z" w16du:dateUtc="2025-05-08T15:29:00Z">
              <w:r w:rsidR="00CE7DB0">
                <w:rPr>
                  <w:rFonts w:ascii="Courier New" w:hAnsi="Courier New" w:cs="Courier New"/>
                  <w:lang w:eastAsia="zh-CN"/>
                </w:rPr>
                <w:t>Configuration</w:t>
              </w:r>
            </w:ins>
            <w:ins w:id="294" w:author="Intel - YY" w:date="2025-03-03T12:54:00Z">
              <w:r>
                <w:rPr>
                  <w:rFonts w:cs="Arial"/>
                  <w:lang w:eastAsia="zh-CN"/>
                </w:rPr>
                <w:t xml:space="preserve"> </w:t>
              </w:r>
            </w:ins>
            <w:ins w:id="295" w:author="Intel - YY" w:date="2025-05-08T08:29:00Z" w16du:dateUtc="2025-05-08T15:29:00Z">
              <w:r w:rsidR="00CE7DB0">
                <w:rPr>
                  <w:rFonts w:cs="Arial"/>
                  <w:lang w:eastAsia="zh-CN"/>
                </w:rPr>
                <w:t>is</w:t>
              </w:r>
            </w:ins>
            <w:ins w:id="296" w:author="Intel - YY" w:date="2025-03-03T12:54:00Z">
              <w:r>
                <w:rPr>
                  <w:rFonts w:cs="Arial"/>
                  <w:lang w:eastAsia="zh-CN"/>
                </w:rPr>
                <w:t xml:space="preserve"> for </w:t>
              </w:r>
              <w:r>
                <w:t>ML model initial training</w:t>
              </w:r>
              <w:r>
                <w:rPr>
                  <w:rFonts w:cs="Arial"/>
                  <w:lang w:eastAsia="zh-CN"/>
                </w:rPr>
                <w:t>.</w:t>
              </w:r>
            </w:ins>
          </w:p>
        </w:tc>
      </w:tr>
      <w:tr w:rsidR="00D7736A" w:rsidRPr="00F17505" w14:paraId="50E3D268" w14:textId="77777777" w:rsidTr="00523093">
        <w:trPr>
          <w:jc w:val="center"/>
          <w:ins w:id="297" w:author="Intel - YY" w:date="2025-03-03T12:54:00Z"/>
        </w:trPr>
        <w:tc>
          <w:tcPr>
            <w:tcW w:w="4025" w:type="dxa"/>
            <w:tcMar>
              <w:top w:w="0" w:type="dxa"/>
              <w:left w:w="28" w:type="dxa"/>
              <w:bottom w:w="0" w:type="dxa"/>
              <w:right w:w="108" w:type="dxa"/>
            </w:tcMar>
          </w:tcPr>
          <w:p w14:paraId="2512D788" w14:textId="77777777" w:rsidR="00D7736A" w:rsidRDefault="00D7736A" w:rsidP="00523093">
            <w:pPr>
              <w:pStyle w:val="TAL"/>
              <w:rPr>
                <w:ins w:id="298" w:author="Intel - YY" w:date="2025-03-03T12:54:00Z"/>
                <w:rFonts w:ascii="Courier New" w:hAnsi="Courier New" w:cs="Courier New"/>
                <w:lang w:eastAsia="zh-CN"/>
              </w:rPr>
            </w:pPr>
            <w:ins w:id="299" w:author="Intel - YY" w:date="2025-03-03T12:54: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
        </w:tc>
        <w:tc>
          <w:tcPr>
            <w:tcW w:w="5611" w:type="dxa"/>
            <w:tcMar>
              <w:top w:w="0" w:type="dxa"/>
              <w:left w:w="28" w:type="dxa"/>
              <w:bottom w:w="0" w:type="dxa"/>
              <w:right w:w="108" w:type="dxa"/>
            </w:tcMar>
          </w:tcPr>
          <w:p w14:paraId="5EE34BE7" w14:textId="4717C2EE" w:rsidR="00D7736A" w:rsidRPr="00F17505" w:rsidRDefault="00D7736A" w:rsidP="00523093">
            <w:pPr>
              <w:pStyle w:val="TAL"/>
              <w:rPr>
                <w:ins w:id="300" w:author="Intel - YY" w:date="2025-03-03T12:54:00Z"/>
                <w:rFonts w:cs="Arial"/>
                <w:lang w:eastAsia="zh-CN"/>
              </w:rPr>
            </w:pPr>
            <w:ins w:id="301" w:author="Intel - YY" w:date="2025-03-03T12:54:00Z">
              <w:r>
                <w:rPr>
                  <w:rFonts w:cs="Arial"/>
                  <w:lang w:eastAsia="zh-CN"/>
                </w:rPr>
                <w:t>Condition:</w:t>
              </w:r>
            </w:ins>
            <w:ins w:id="302" w:author="Intel - YY" w:date="2025-05-08T08:30:00Z" w16du:dateUtc="2025-05-08T15:30:00Z">
              <w:r w:rsidR="005378B2">
                <w:rPr>
                  <w:rFonts w:cs="Arial"/>
                  <w:lang w:eastAsia="zh-CN"/>
                </w:rPr>
                <w:t xml:space="preserve"> The</w:t>
              </w:r>
            </w:ins>
            <w:ins w:id="303" w:author="Intel - YY" w:date="2025-03-03T12:54:00Z">
              <w:r>
                <w:rPr>
                  <w:rFonts w:cs="Arial"/>
                  <w:lang w:eastAsia="zh-CN"/>
                </w:rPr>
                <w:t xml:space="preserve"> </w:t>
              </w:r>
            </w:ins>
            <w:ins w:id="304" w:author="Intel - YY" w:date="2025-05-08T08:29:00Z" w16du:dateUtc="2025-05-08T15:29:00Z">
              <w:r w:rsidR="00CE7DB0">
                <w:rPr>
                  <w:rFonts w:ascii="Courier New" w:hAnsi="Courier New" w:cs="Courier New" w:hint="eastAsia"/>
                  <w:lang w:eastAsia="zh-CN"/>
                </w:rPr>
                <w:t>RL</w:t>
              </w:r>
              <w:r w:rsidR="00CE7DB0">
                <w:rPr>
                  <w:rFonts w:ascii="Courier New" w:hAnsi="Courier New" w:cs="Courier New"/>
                  <w:lang w:eastAsia="zh-CN"/>
                </w:rPr>
                <w:t>Configuration</w:t>
              </w:r>
              <w:r w:rsidR="00CE7DB0">
                <w:rPr>
                  <w:rFonts w:cs="Arial"/>
                  <w:lang w:eastAsia="zh-CN"/>
                </w:rPr>
                <w:t xml:space="preserve"> is for</w:t>
              </w:r>
            </w:ins>
            <w:ins w:id="305" w:author="Intel - YY" w:date="2025-03-03T12:54:00Z">
              <w:r>
                <w:rPr>
                  <w:rFonts w:cs="Arial"/>
                  <w:lang w:eastAsia="zh-CN"/>
                </w:rPr>
                <w:t xml:space="preserve"> </w:t>
              </w:r>
              <w:r>
                <w:t>an already trained ML model.</w:t>
              </w:r>
            </w:ins>
          </w:p>
        </w:tc>
      </w:tr>
    </w:tbl>
    <w:p w14:paraId="4F0BB26D" w14:textId="77777777" w:rsidR="00D7736A" w:rsidRPr="00F17505" w:rsidRDefault="00D7736A" w:rsidP="00D7736A">
      <w:pPr>
        <w:rPr>
          <w:ins w:id="306" w:author="Intel - YY" w:date="2025-03-03T12:54:00Z"/>
          <w:rFonts w:eastAsia="Calibri"/>
          <w:i/>
          <w:iCs/>
        </w:rPr>
      </w:pPr>
    </w:p>
    <w:p w14:paraId="0EC8E6DA" w14:textId="2841EBD5" w:rsidR="00D7736A" w:rsidRPr="00F17505" w:rsidRDefault="00BC2D4F" w:rsidP="00345517">
      <w:pPr>
        <w:pStyle w:val="Heading4"/>
        <w:rPr>
          <w:ins w:id="307" w:author="Intel - YY" w:date="2025-03-03T12:54:00Z"/>
        </w:rPr>
      </w:pPr>
      <w:ins w:id="308" w:author="Intel - YY" w:date="2025-05-08T08:10:00Z" w16du:dateUtc="2025-05-08T15:10:00Z">
        <w:r w:rsidRPr="00F17505">
          <w:t>7.4.</w:t>
        </w:r>
        <w:r>
          <w:t>a0</w:t>
        </w:r>
      </w:ins>
      <w:ins w:id="309" w:author="Intel - YY" w:date="2025-03-03T12:54:00Z">
        <w:r w:rsidR="00D7736A" w:rsidRPr="00F17505">
          <w:t>.4</w:t>
        </w:r>
        <w:r w:rsidR="00D7736A" w:rsidRPr="00F17505">
          <w:tab/>
          <w:t>Notifications</w:t>
        </w:r>
      </w:ins>
    </w:p>
    <w:p w14:paraId="4C4CF836" w14:textId="177DD640" w:rsidR="00D7736A" w:rsidRDefault="00BC2D4F" w:rsidP="00D7736A">
      <w:pPr>
        <w:rPr>
          <w:ins w:id="310" w:author="Intel - YY" w:date="2025-03-03T12:54:00Z"/>
        </w:rPr>
      </w:pPr>
      <w:ins w:id="311" w:author="Intel - YY" w:date="2025-03-03T12:52:00Z">
        <w:r w:rsidRPr="00F17505">
          <w:t xml:space="preserve">The notifications specified for the IOC using this </w:t>
        </w:r>
        <w:r w:rsidRPr="00F17505">
          <w:rPr>
            <w:lang w:eastAsia="zh-CN"/>
          </w:rPr>
          <w:t>&lt;&lt;dataType&gt;&gt; for its attribute(s), shall be applicable.</w:t>
        </w:r>
      </w:ins>
    </w:p>
    <w:p w14:paraId="69C5D31E" w14:textId="77777777" w:rsidR="00481BD6" w:rsidRDefault="00481BD6" w:rsidP="009361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D49" w:rsidRPr="00EB73C7" w14:paraId="72E9D18D" w14:textId="77777777" w:rsidTr="00A47799">
        <w:tc>
          <w:tcPr>
            <w:tcW w:w="9521" w:type="dxa"/>
            <w:shd w:val="clear" w:color="auto" w:fill="FFFFCC"/>
            <w:vAlign w:val="center"/>
          </w:tcPr>
          <w:p w14:paraId="53154AF7" w14:textId="77777777" w:rsidR="00FF4D49" w:rsidRPr="00EB73C7" w:rsidRDefault="00FF4D49"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29259000" w14:textId="77777777" w:rsidR="00D7736A" w:rsidRPr="00F17505" w:rsidRDefault="00D7736A" w:rsidP="00D7736A">
      <w:pPr>
        <w:pStyle w:val="Heading3"/>
        <w:rPr>
          <w:ins w:id="312" w:author="Intel - YY" w:date="2025-03-03T12:52:00Z"/>
        </w:rPr>
      </w:pPr>
      <w:bookmarkStart w:id="313" w:name="_Toc106015892"/>
      <w:bookmarkStart w:id="314" w:name="_Toc106098531"/>
      <w:bookmarkStart w:id="315" w:name="_Toc188006729"/>
      <w:bookmarkEnd w:id="6"/>
      <w:ins w:id="316" w:author="Intel - YY" w:date="2025-03-03T12:52:00Z">
        <w:r w:rsidRPr="00F17505">
          <w:lastRenderedPageBreak/>
          <w:t>7.4.</w:t>
        </w:r>
        <w:r>
          <w:t>a</w:t>
        </w:r>
        <w:r w:rsidRPr="00F17505">
          <w:tab/>
        </w:r>
        <w:bookmarkStart w:id="317" w:name="MCCQCTEMPBM_00000118"/>
        <w:r>
          <w:rPr>
            <w:rFonts w:ascii="Courier New" w:hAnsi="Courier New" w:cs="Courier New" w:hint="eastAsia"/>
            <w:lang w:eastAsia="zh-CN"/>
          </w:rPr>
          <w:t>EnvironmentScope</w:t>
        </w:r>
        <w:r w:rsidRPr="00F17505">
          <w:rPr>
            <w:rFonts w:ascii="Courier New" w:hAnsi="Courier New" w:cs="Courier New"/>
          </w:rPr>
          <w:t xml:space="preserve"> &lt;&lt;</w:t>
        </w:r>
        <w:r>
          <w:rPr>
            <w:rFonts w:ascii="Courier New" w:hAnsi="Courier New" w:cs="Courier New"/>
          </w:rPr>
          <w:t>choice</w:t>
        </w:r>
        <w:r w:rsidRPr="00F17505">
          <w:rPr>
            <w:rFonts w:ascii="Courier New" w:hAnsi="Courier New" w:cs="Courier New"/>
          </w:rPr>
          <w:t>&gt;&gt;</w:t>
        </w:r>
        <w:bookmarkEnd w:id="313"/>
        <w:bookmarkEnd w:id="314"/>
        <w:bookmarkEnd w:id="315"/>
        <w:bookmarkEnd w:id="317"/>
      </w:ins>
    </w:p>
    <w:p w14:paraId="211214DC" w14:textId="77777777" w:rsidR="00D7736A" w:rsidRPr="00F17505" w:rsidRDefault="00D7736A" w:rsidP="00D7736A">
      <w:pPr>
        <w:pStyle w:val="Heading4"/>
        <w:rPr>
          <w:ins w:id="318" w:author="Intel - YY" w:date="2025-03-03T12:52:00Z"/>
        </w:rPr>
      </w:pPr>
      <w:bookmarkStart w:id="319" w:name="_CR7_4_1_1"/>
      <w:bookmarkStart w:id="320" w:name="_Toc106015893"/>
      <w:bookmarkStart w:id="321" w:name="_Toc106098532"/>
      <w:bookmarkStart w:id="322" w:name="_Toc188006730"/>
      <w:bookmarkEnd w:id="319"/>
      <w:ins w:id="323" w:author="Intel - YY" w:date="2025-03-03T12:52:00Z">
        <w:r w:rsidRPr="00F17505">
          <w:t>7.4.</w:t>
        </w:r>
        <w:r>
          <w:t>a</w:t>
        </w:r>
        <w:r w:rsidRPr="00F17505">
          <w:t>.1</w:t>
        </w:r>
        <w:r w:rsidRPr="00F17505">
          <w:tab/>
          <w:t>Definition</w:t>
        </w:r>
        <w:bookmarkEnd w:id="320"/>
        <w:bookmarkEnd w:id="321"/>
        <w:bookmarkEnd w:id="322"/>
      </w:ins>
    </w:p>
    <w:p w14:paraId="4DB712FD" w14:textId="7E3EC606" w:rsidR="00D7736A" w:rsidRPr="00BC0026" w:rsidRDefault="00D7736A" w:rsidP="00D7736A">
      <w:pPr>
        <w:rPr>
          <w:ins w:id="324" w:author="Intel - YY" w:date="2025-03-03T12:52:00Z"/>
        </w:rPr>
      </w:pPr>
      <w:ins w:id="325" w:author="Intel - YY" w:date="2025-03-03T12:52:00Z">
        <w:r w:rsidRPr="00BC0026">
          <w:t xml:space="preserve">This &lt;&lt;choice&gt;&gt; represents the scope of </w:t>
        </w:r>
        <w:r>
          <w:t>environment</w:t>
        </w:r>
        <w:r w:rsidRPr="00BC0026">
          <w:t>.</w:t>
        </w:r>
        <w:del w:id="326" w:author="Pengxiang Xie_rev" w:date="2025-03-17T09:37:00Z">
          <w:r w:rsidRPr="00BC0026" w:rsidDel="00523093">
            <w:delText xml:space="preserve"> </w:delText>
          </w:r>
        </w:del>
      </w:ins>
      <w:ins w:id="327" w:author="Pengxiang Xie_rev" w:date="2025-03-17T09:33:00Z">
        <w:r w:rsidR="00523093" w:rsidRPr="00523093">
          <w:t>.</w:t>
        </w:r>
      </w:ins>
    </w:p>
    <w:p w14:paraId="0360504D" w14:textId="10536F9C" w:rsidR="00D7736A" w:rsidRPr="00BC0026" w:rsidRDefault="00D7736A" w:rsidP="00D7736A">
      <w:pPr>
        <w:rPr>
          <w:ins w:id="328" w:author="Intel - YY" w:date="2025-03-03T12:52:00Z"/>
        </w:rPr>
      </w:pPr>
      <w:ins w:id="329" w:author="Intel - YY" w:date="2025-03-03T12:52:00Z">
        <w:r w:rsidRPr="00BC0026">
          <w:t xml:space="preserve">When the </w:t>
        </w:r>
        <w:bookmarkStart w:id="330" w:name="MCCQCTEMPBM_00000105"/>
        <w:r w:rsidRPr="00BC0026">
          <w:rPr>
            <w:rFonts w:ascii="Courier New" w:hAnsi="Courier New" w:cs="Courier New"/>
            <w:bCs/>
            <w:color w:val="333333"/>
            <w:sz w:val="18"/>
            <w:szCs w:val="18"/>
          </w:rPr>
          <w:t>managedEntitiesScope</w:t>
        </w:r>
        <w:bookmarkEnd w:id="330"/>
        <w:r w:rsidRPr="00BC0026">
          <w:t xml:space="preserve"> attribute is present, the MnS producer identify the </w:t>
        </w:r>
        <w:r>
          <w:t>environment</w:t>
        </w:r>
        <w:r w:rsidRPr="00BC0026">
          <w:t xml:space="preserve"> scope by the DNs of the managed entities.</w:t>
        </w:r>
      </w:ins>
    </w:p>
    <w:p w14:paraId="20F54C07" w14:textId="79F332F5" w:rsidR="00D7736A" w:rsidRPr="00BC0026" w:rsidRDefault="00D7736A" w:rsidP="00D7736A">
      <w:pPr>
        <w:rPr>
          <w:ins w:id="331" w:author="Intel - YY" w:date="2025-03-03T12:52:00Z"/>
        </w:rPr>
      </w:pPr>
      <w:ins w:id="332" w:author="Intel - YY" w:date="2025-03-03T12:52:00Z">
        <w:r w:rsidRPr="00BC0026">
          <w:t xml:space="preserve">When the </w:t>
        </w:r>
      </w:ins>
      <w:bookmarkStart w:id="333" w:name="MCCQCTEMPBM_00000106"/>
      <w:ins w:id="334" w:author="Pengxiang Xie_rev" w:date="2025-03-17T10:07:00Z">
        <w:r w:rsidR="00B75EAD" w:rsidRPr="00BC0026">
          <w:rPr>
            <w:rFonts w:ascii="Courier New" w:hAnsi="Courier New" w:cs="Courier New"/>
            <w:bCs/>
            <w:color w:val="333333"/>
            <w:sz w:val="18"/>
            <w:szCs w:val="18"/>
          </w:rPr>
          <w:t>managedEntitiesScope</w:t>
        </w:r>
      </w:ins>
      <w:bookmarkEnd w:id="333"/>
      <w:ins w:id="335" w:author="Intel - YY" w:date="2025-03-03T12:52:00Z">
        <w:r w:rsidRPr="00BC0026">
          <w:t xml:space="preserve"> attribute is</w:t>
        </w:r>
      </w:ins>
      <w:ins w:id="336" w:author="Pengxiang Xie_rev" w:date="2025-03-17T10:07:00Z">
        <w:r w:rsidR="00B75EAD">
          <w:t xml:space="preserve"> not</w:t>
        </w:r>
      </w:ins>
      <w:ins w:id="337" w:author="Intel - YY" w:date="2025-03-03T12:52:00Z">
        <w:r w:rsidRPr="00BC0026">
          <w:t xml:space="preserve"> present, the MnS producer identify the scope by the </w:t>
        </w:r>
      </w:ins>
      <w:ins w:id="338" w:author="Pengxiang Xie_rev" w:date="2025-03-17T10:08:00Z">
        <w:r w:rsidR="00B75EAD" w:rsidRPr="00B75EAD">
          <w:t>selectivityCondition</w:t>
        </w:r>
        <w:r w:rsidR="00B75EAD">
          <w:t xml:space="preserve"> e.g., geographical</w:t>
        </w:r>
      </w:ins>
      <w:ins w:id="339" w:author="Pengxiang Xie_rev" w:date="2025-03-17T10:10:00Z">
        <w:r w:rsidR="00B75EAD">
          <w:t xml:space="preserve"> and time</w:t>
        </w:r>
      </w:ins>
      <w:ins w:id="340" w:author="Pengxiang Xie_rev" w:date="2025-03-17T10:08:00Z">
        <w:r w:rsidR="00B75EAD">
          <w:t xml:space="preserve"> information</w:t>
        </w:r>
      </w:ins>
      <w:ins w:id="341" w:author="Intel - YY" w:date="2025-03-03T12:52:00Z">
        <w:r w:rsidRPr="00BC0026">
          <w:t>.</w:t>
        </w:r>
      </w:ins>
    </w:p>
    <w:p w14:paraId="7D7268E7" w14:textId="5793893B" w:rsidR="00D7736A" w:rsidRPr="00BC0026" w:rsidRDefault="00D7736A" w:rsidP="00D7736A">
      <w:pPr>
        <w:rPr>
          <w:ins w:id="342" w:author="Intel - YY" w:date="2025-03-03T12:52:00Z"/>
        </w:rPr>
      </w:pPr>
      <w:ins w:id="343" w:author="Intel - YY" w:date="2025-03-03T12:52:00Z">
        <w:r w:rsidRPr="00BC0026">
          <w:t xml:space="preserve">The </w:t>
        </w:r>
        <w:bookmarkStart w:id="344" w:name="MCCQCTEMPBM_00000107"/>
        <w:r w:rsidRPr="00BC0026">
          <w:rPr>
            <w:rFonts w:ascii="Courier New" w:hAnsi="Courier New" w:cs="Courier New"/>
            <w:bCs/>
            <w:color w:val="333333"/>
            <w:sz w:val="18"/>
            <w:szCs w:val="18"/>
          </w:rPr>
          <w:t>managedEntitiesScope</w:t>
        </w:r>
        <w:bookmarkEnd w:id="344"/>
        <w:r w:rsidRPr="00BC0026">
          <w:t xml:space="preserve"> attribute and </w:t>
        </w:r>
      </w:ins>
      <w:bookmarkStart w:id="345" w:name="MCCQCTEMPBM_00000108"/>
      <w:ins w:id="346" w:author="Pengxiang Xie_rev" w:date="2025-03-17T10:08:00Z">
        <w:r w:rsidR="00B75EAD" w:rsidRPr="00B75EAD">
          <w:t>selectivityCondition</w:t>
        </w:r>
      </w:ins>
      <w:bookmarkEnd w:id="345"/>
      <w:ins w:id="347" w:author="Intel - YY" w:date="2025-03-03T12:52:00Z">
        <w:r w:rsidRPr="00BC0026">
          <w:t xml:space="preserve"> attribute shall not be present at the same time.</w:t>
        </w:r>
      </w:ins>
    </w:p>
    <w:p w14:paraId="292F673F" w14:textId="77777777" w:rsidR="00D7736A" w:rsidRPr="00BC0026" w:rsidRDefault="00D7736A" w:rsidP="00D7736A">
      <w:pPr>
        <w:pStyle w:val="Heading4"/>
        <w:rPr>
          <w:ins w:id="348" w:author="Intel - YY" w:date="2025-03-03T12:52:00Z"/>
        </w:rPr>
      </w:pPr>
      <w:bookmarkStart w:id="349" w:name="_Toc105573050"/>
      <w:bookmarkStart w:id="350" w:name="_Toc163047311"/>
      <w:ins w:id="351" w:author="Intel - YY" w:date="2025-03-03T12:52:00Z">
        <w:r w:rsidRPr="00F17505">
          <w:t>7.4.</w:t>
        </w:r>
        <w:r>
          <w:t>a</w:t>
        </w:r>
        <w:r w:rsidRPr="00F17505">
          <w:t>.</w:t>
        </w:r>
        <w:r>
          <w:t>2</w:t>
        </w:r>
        <w:r w:rsidRPr="00BC0026">
          <w:tab/>
          <w:t>Attributes</w:t>
        </w:r>
        <w:bookmarkEnd w:id="349"/>
        <w:bookmarkEnd w:id="350"/>
      </w:ins>
    </w:p>
    <w:p w14:paraId="1A98A325" w14:textId="77777777" w:rsidR="00D7736A" w:rsidRPr="00855F64" w:rsidRDefault="00D7736A" w:rsidP="00D7736A">
      <w:pPr>
        <w:pStyle w:val="TH"/>
        <w:rPr>
          <w:ins w:id="352" w:author="Intel - YY" w:date="2025-03-03T12:52:00Z"/>
        </w:rPr>
      </w:pPr>
      <w:ins w:id="353" w:author="Intel - YY" w:date="2025-03-03T12:52:00Z">
        <w:r w:rsidRPr="00BC0026">
          <w:t xml:space="preserve">Table </w:t>
        </w:r>
        <w:r w:rsidRPr="00F17505">
          <w:t>7.4.</w:t>
        </w:r>
        <w:r>
          <w:t>a</w:t>
        </w:r>
        <w:r w:rsidRPr="00F17505">
          <w:t>.</w:t>
        </w:r>
        <w:r>
          <w:t>2</w:t>
        </w:r>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D7736A" w:rsidRPr="00BC0026" w14:paraId="1EFCCE1B" w14:textId="77777777" w:rsidTr="00523093">
        <w:trPr>
          <w:cantSplit/>
          <w:jc w:val="center"/>
          <w:ins w:id="354" w:author="Intel - YY" w:date="2025-03-03T12:52:00Z"/>
        </w:trPr>
        <w:tc>
          <w:tcPr>
            <w:tcW w:w="3771" w:type="dxa"/>
            <w:shd w:val="clear" w:color="auto" w:fill="E5E5E5"/>
            <w:tcMar>
              <w:top w:w="0" w:type="dxa"/>
              <w:left w:w="28" w:type="dxa"/>
              <w:bottom w:w="0" w:type="dxa"/>
              <w:right w:w="108" w:type="dxa"/>
            </w:tcMar>
            <w:hideMark/>
          </w:tcPr>
          <w:p w14:paraId="6CB79250" w14:textId="77777777" w:rsidR="00D7736A" w:rsidRPr="00BC0026" w:rsidRDefault="00D7736A" w:rsidP="00523093">
            <w:pPr>
              <w:pStyle w:val="TAH"/>
              <w:rPr>
                <w:ins w:id="355" w:author="Intel - YY" w:date="2025-03-03T12:52:00Z"/>
              </w:rPr>
            </w:pPr>
            <w:ins w:id="356" w:author="Intel - YY" w:date="2025-03-03T12:52:00Z">
              <w:r w:rsidRPr="00BC0026">
                <w:t>Attribute name</w:t>
              </w:r>
            </w:ins>
          </w:p>
        </w:tc>
        <w:tc>
          <w:tcPr>
            <w:tcW w:w="1157" w:type="dxa"/>
            <w:shd w:val="clear" w:color="auto" w:fill="E5E5E5"/>
            <w:tcMar>
              <w:top w:w="0" w:type="dxa"/>
              <w:left w:w="28" w:type="dxa"/>
              <w:bottom w:w="0" w:type="dxa"/>
              <w:right w:w="108" w:type="dxa"/>
            </w:tcMar>
            <w:hideMark/>
          </w:tcPr>
          <w:p w14:paraId="5974F907" w14:textId="77777777" w:rsidR="00D7736A" w:rsidRPr="00BC0026" w:rsidRDefault="00D7736A" w:rsidP="00523093">
            <w:pPr>
              <w:pStyle w:val="TAH"/>
              <w:rPr>
                <w:ins w:id="357" w:author="Intel - YY" w:date="2025-03-03T12:52:00Z"/>
              </w:rPr>
            </w:pPr>
            <w:ins w:id="358" w:author="Intel - YY" w:date="2025-03-03T12:52:00Z">
              <w:r w:rsidRPr="00BC0026">
                <w:rPr>
                  <w:color w:val="000000"/>
                </w:rPr>
                <w:t>S</w:t>
              </w:r>
            </w:ins>
          </w:p>
        </w:tc>
        <w:tc>
          <w:tcPr>
            <w:tcW w:w="1167" w:type="dxa"/>
            <w:shd w:val="clear" w:color="auto" w:fill="E5E5E5"/>
            <w:tcMar>
              <w:top w:w="0" w:type="dxa"/>
              <w:left w:w="28" w:type="dxa"/>
              <w:bottom w:w="0" w:type="dxa"/>
              <w:right w:w="108" w:type="dxa"/>
            </w:tcMar>
            <w:vAlign w:val="bottom"/>
            <w:hideMark/>
          </w:tcPr>
          <w:p w14:paraId="77826605" w14:textId="77777777" w:rsidR="00D7736A" w:rsidRPr="00BC0026" w:rsidRDefault="00D7736A" w:rsidP="00523093">
            <w:pPr>
              <w:pStyle w:val="TAH"/>
              <w:rPr>
                <w:ins w:id="359" w:author="Intel - YY" w:date="2025-03-03T12:52:00Z"/>
              </w:rPr>
            </w:pPr>
            <w:ins w:id="360" w:author="Intel - YY" w:date="2025-03-03T12:52:00Z">
              <w:r w:rsidRPr="00BC0026">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6090BDE8" w14:textId="77777777" w:rsidR="00D7736A" w:rsidRPr="00BC0026" w:rsidRDefault="00D7736A" w:rsidP="00523093">
            <w:pPr>
              <w:pStyle w:val="TAH"/>
              <w:rPr>
                <w:ins w:id="361" w:author="Intel - YY" w:date="2025-03-03T12:52:00Z"/>
              </w:rPr>
            </w:pPr>
            <w:ins w:id="362" w:author="Intel - YY" w:date="2025-03-03T12:52:00Z">
              <w:r w:rsidRPr="00BC0026">
                <w:rPr>
                  <w:color w:val="000000"/>
                </w:rPr>
                <w:t>isWritable</w:t>
              </w:r>
            </w:ins>
          </w:p>
        </w:tc>
        <w:tc>
          <w:tcPr>
            <w:tcW w:w="1117" w:type="dxa"/>
            <w:shd w:val="clear" w:color="auto" w:fill="E5E5E5"/>
            <w:tcMar>
              <w:top w:w="0" w:type="dxa"/>
              <w:left w:w="28" w:type="dxa"/>
              <w:bottom w:w="0" w:type="dxa"/>
              <w:right w:w="108" w:type="dxa"/>
            </w:tcMar>
            <w:hideMark/>
          </w:tcPr>
          <w:p w14:paraId="2BD2634B" w14:textId="77777777" w:rsidR="00D7736A" w:rsidRPr="00BC0026" w:rsidRDefault="00D7736A" w:rsidP="00523093">
            <w:pPr>
              <w:pStyle w:val="TAH"/>
              <w:rPr>
                <w:ins w:id="363" w:author="Intel - YY" w:date="2025-03-03T12:52:00Z"/>
              </w:rPr>
            </w:pPr>
            <w:ins w:id="364" w:author="Intel - YY" w:date="2025-03-03T12:52:00Z">
              <w:r w:rsidRPr="00BC0026">
                <w:rPr>
                  <w:color w:val="000000"/>
                </w:rPr>
                <w:t>isInvariant</w:t>
              </w:r>
            </w:ins>
          </w:p>
        </w:tc>
        <w:tc>
          <w:tcPr>
            <w:tcW w:w="1237" w:type="dxa"/>
            <w:shd w:val="clear" w:color="auto" w:fill="E5E5E5"/>
            <w:tcMar>
              <w:top w:w="0" w:type="dxa"/>
              <w:left w:w="28" w:type="dxa"/>
              <w:bottom w:w="0" w:type="dxa"/>
              <w:right w:w="108" w:type="dxa"/>
            </w:tcMar>
            <w:hideMark/>
          </w:tcPr>
          <w:p w14:paraId="4138114F" w14:textId="77777777" w:rsidR="00D7736A" w:rsidRPr="00BC0026" w:rsidRDefault="00D7736A" w:rsidP="00523093">
            <w:pPr>
              <w:pStyle w:val="TAH"/>
              <w:rPr>
                <w:ins w:id="365" w:author="Intel - YY" w:date="2025-03-03T12:52:00Z"/>
              </w:rPr>
            </w:pPr>
            <w:ins w:id="366" w:author="Intel - YY" w:date="2025-03-03T12:52:00Z">
              <w:r w:rsidRPr="00BC0026">
                <w:rPr>
                  <w:color w:val="000000"/>
                </w:rPr>
                <w:t>isNotifyable</w:t>
              </w:r>
            </w:ins>
          </w:p>
        </w:tc>
      </w:tr>
      <w:tr w:rsidR="00D7736A" w:rsidRPr="00BC0026" w14:paraId="656EC991" w14:textId="77777777" w:rsidTr="00523093">
        <w:trPr>
          <w:cantSplit/>
          <w:jc w:val="center"/>
          <w:ins w:id="367" w:author="Intel - YY" w:date="2025-03-03T12:52:00Z"/>
        </w:trPr>
        <w:tc>
          <w:tcPr>
            <w:tcW w:w="3771" w:type="dxa"/>
            <w:tcMar>
              <w:top w:w="0" w:type="dxa"/>
              <w:left w:w="28" w:type="dxa"/>
              <w:bottom w:w="0" w:type="dxa"/>
              <w:right w:w="108" w:type="dxa"/>
            </w:tcMar>
          </w:tcPr>
          <w:p w14:paraId="637BA372" w14:textId="77777777" w:rsidR="00D7736A" w:rsidRPr="00BC0026" w:rsidRDefault="00D7736A" w:rsidP="00523093">
            <w:pPr>
              <w:spacing w:after="0"/>
              <w:rPr>
                <w:ins w:id="368" w:author="Intel - YY" w:date="2025-03-03T12:52:00Z"/>
                <w:rFonts w:ascii="Courier New" w:hAnsi="Courier New" w:cs="Courier New"/>
                <w:b/>
                <w:bCs/>
              </w:rPr>
            </w:pPr>
            <w:bookmarkStart w:id="369" w:name="MCCQCTEMPBM_00000109"/>
            <w:ins w:id="370" w:author="Intel - YY" w:date="2025-03-03T12:52:00Z">
              <w:r w:rsidRPr="00BC0026">
                <w:rPr>
                  <w:rFonts w:ascii="Courier New" w:hAnsi="Courier New" w:cs="Courier New"/>
                  <w:bCs/>
                  <w:color w:val="333333"/>
                  <w:sz w:val="18"/>
                  <w:szCs w:val="18"/>
                </w:rPr>
                <w:t>Choice_1 managedEntitiesScope</w:t>
              </w:r>
              <w:bookmarkEnd w:id="369"/>
            </w:ins>
          </w:p>
        </w:tc>
        <w:tc>
          <w:tcPr>
            <w:tcW w:w="1157" w:type="dxa"/>
            <w:tcMar>
              <w:top w:w="0" w:type="dxa"/>
              <w:left w:w="28" w:type="dxa"/>
              <w:bottom w:w="0" w:type="dxa"/>
              <w:right w:w="108" w:type="dxa"/>
            </w:tcMar>
          </w:tcPr>
          <w:p w14:paraId="193A2AC0" w14:textId="77777777" w:rsidR="00D7736A" w:rsidRPr="00BC0026" w:rsidRDefault="00D7736A" w:rsidP="00523093">
            <w:pPr>
              <w:pStyle w:val="TAL"/>
              <w:jc w:val="center"/>
              <w:rPr>
                <w:ins w:id="371" w:author="Intel - YY" w:date="2025-03-03T12:52:00Z"/>
                <w:rFonts w:cs="Arial"/>
              </w:rPr>
            </w:pPr>
            <w:ins w:id="372" w:author="Intel - YY" w:date="2025-03-03T12:52:00Z">
              <w:r w:rsidRPr="00BC0026">
                <w:t>CM</w:t>
              </w:r>
            </w:ins>
          </w:p>
        </w:tc>
        <w:tc>
          <w:tcPr>
            <w:tcW w:w="1167" w:type="dxa"/>
            <w:tcMar>
              <w:top w:w="0" w:type="dxa"/>
              <w:left w:w="28" w:type="dxa"/>
              <w:bottom w:w="0" w:type="dxa"/>
              <w:right w:w="108" w:type="dxa"/>
            </w:tcMar>
          </w:tcPr>
          <w:p w14:paraId="6786D586" w14:textId="77777777" w:rsidR="00D7736A" w:rsidRPr="00BC0026" w:rsidRDefault="00D7736A" w:rsidP="00523093">
            <w:pPr>
              <w:pStyle w:val="TAL"/>
              <w:jc w:val="center"/>
              <w:rPr>
                <w:ins w:id="373" w:author="Intel - YY" w:date="2025-03-03T12:52:00Z"/>
              </w:rPr>
            </w:pPr>
            <w:ins w:id="374" w:author="Intel - YY" w:date="2025-03-03T12:52:00Z">
              <w:r w:rsidRPr="00BC0026">
                <w:t>T</w:t>
              </w:r>
            </w:ins>
          </w:p>
        </w:tc>
        <w:tc>
          <w:tcPr>
            <w:tcW w:w="1077" w:type="dxa"/>
            <w:tcMar>
              <w:top w:w="0" w:type="dxa"/>
              <w:left w:w="28" w:type="dxa"/>
              <w:bottom w:w="0" w:type="dxa"/>
              <w:right w:w="108" w:type="dxa"/>
            </w:tcMar>
          </w:tcPr>
          <w:p w14:paraId="3ABA6459" w14:textId="77777777" w:rsidR="00D7736A" w:rsidRPr="00BC0026" w:rsidRDefault="00D7736A" w:rsidP="00523093">
            <w:pPr>
              <w:pStyle w:val="TAL"/>
              <w:jc w:val="center"/>
              <w:rPr>
                <w:ins w:id="375" w:author="Intel - YY" w:date="2025-03-03T12:52:00Z"/>
              </w:rPr>
            </w:pPr>
            <w:ins w:id="376" w:author="Intel - YY" w:date="2025-03-03T12:52:00Z">
              <w:r w:rsidRPr="00BC0026">
                <w:t>T</w:t>
              </w:r>
            </w:ins>
          </w:p>
        </w:tc>
        <w:tc>
          <w:tcPr>
            <w:tcW w:w="1117" w:type="dxa"/>
            <w:tcMar>
              <w:top w:w="0" w:type="dxa"/>
              <w:left w:w="28" w:type="dxa"/>
              <w:bottom w:w="0" w:type="dxa"/>
              <w:right w:w="108" w:type="dxa"/>
            </w:tcMar>
          </w:tcPr>
          <w:p w14:paraId="1BA88F0A" w14:textId="77777777" w:rsidR="00D7736A" w:rsidRPr="00BC0026" w:rsidRDefault="00D7736A" w:rsidP="00523093">
            <w:pPr>
              <w:pStyle w:val="TAL"/>
              <w:jc w:val="center"/>
              <w:rPr>
                <w:ins w:id="377" w:author="Intel - YY" w:date="2025-03-03T12:52:00Z"/>
              </w:rPr>
            </w:pPr>
            <w:ins w:id="378" w:author="Intel - YY" w:date="2025-03-03T12:52:00Z">
              <w:r w:rsidRPr="00BC0026">
                <w:rPr>
                  <w:lang w:eastAsia="zh-CN"/>
                </w:rPr>
                <w:t>F</w:t>
              </w:r>
            </w:ins>
          </w:p>
        </w:tc>
        <w:tc>
          <w:tcPr>
            <w:tcW w:w="1237" w:type="dxa"/>
            <w:tcMar>
              <w:top w:w="0" w:type="dxa"/>
              <w:left w:w="28" w:type="dxa"/>
              <w:bottom w:w="0" w:type="dxa"/>
              <w:right w:w="108" w:type="dxa"/>
            </w:tcMar>
          </w:tcPr>
          <w:p w14:paraId="2C842AE8" w14:textId="77777777" w:rsidR="00D7736A" w:rsidRPr="00BC0026" w:rsidRDefault="00D7736A" w:rsidP="00523093">
            <w:pPr>
              <w:pStyle w:val="TAL"/>
              <w:jc w:val="center"/>
              <w:rPr>
                <w:ins w:id="379" w:author="Intel - YY" w:date="2025-03-03T12:52:00Z"/>
              </w:rPr>
            </w:pPr>
            <w:ins w:id="380" w:author="Intel - YY" w:date="2025-03-03T12:52:00Z">
              <w:r w:rsidRPr="00BC0026">
                <w:rPr>
                  <w:lang w:eastAsia="zh-CN"/>
                </w:rPr>
                <w:t>T</w:t>
              </w:r>
            </w:ins>
          </w:p>
        </w:tc>
      </w:tr>
      <w:tr w:rsidR="00D7736A" w:rsidRPr="00BC0026" w14:paraId="2B901F4D" w14:textId="77777777" w:rsidTr="00523093">
        <w:trPr>
          <w:cantSplit/>
          <w:jc w:val="center"/>
          <w:ins w:id="381" w:author="Intel - YY" w:date="2025-03-03T12:52:00Z"/>
        </w:trPr>
        <w:tc>
          <w:tcPr>
            <w:tcW w:w="3771" w:type="dxa"/>
            <w:tcMar>
              <w:top w:w="0" w:type="dxa"/>
              <w:left w:w="28" w:type="dxa"/>
              <w:bottom w:w="0" w:type="dxa"/>
              <w:right w:w="108" w:type="dxa"/>
            </w:tcMar>
          </w:tcPr>
          <w:p w14:paraId="66379DDC" w14:textId="0D8FDBC5" w:rsidR="00D7736A" w:rsidRPr="00BC0026" w:rsidRDefault="00D7736A" w:rsidP="00B75EAD">
            <w:pPr>
              <w:spacing w:after="0"/>
              <w:rPr>
                <w:ins w:id="382" w:author="Intel - YY" w:date="2025-03-03T12:52:00Z"/>
                <w:rFonts w:ascii="Courier New" w:hAnsi="Courier New" w:cs="Courier New"/>
                <w:bCs/>
                <w:color w:val="333333"/>
                <w:sz w:val="18"/>
                <w:szCs w:val="18"/>
              </w:rPr>
            </w:pPr>
            <w:ins w:id="383" w:author="Intel - YY" w:date="2025-03-03T12:52:00Z">
              <w:r w:rsidRPr="00BC0026">
                <w:rPr>
                  <w:rFonts w:ascii="Courier New" w:hAnsi="Courier New" w:cs="Courier New"/>
                  <w:bCs/>
                  <w:color w:val="333333"/>
                  <w:sz w:val="18"/>
                  <w:szCs w:val="18"/>
                </w:rPr>
                <w:t xml:space="preserve">Choice_2 </w:t>
              </w:r>
            </w:ins>
            <w:ins w:id="384" w:author="Pengxiang Xie_rev" w:date="2025-03-17T10:06:00Z">
              <w:r w:rsidR="00B75EAD">
                <w:rPr>
                  <w:rFonts w:ascii="Courier New" w:hAnsi="Courier New" w:cs="Courier New"/>
                  <w:bCs/>
                  <w:color w:val="333333"/>
                  <w:sz w:val="18"/>
                  <w:szCs w:val="18"/>
                </w:rPr>
                <w:t>select</w:t>
              </w:r>
            </w:ins>
            <w:ins w:id="385" w:author="Pengxiang Xie_rev" w:date="2025-03-17T10:07:00Z">
              <w:r w:rsidR="00B75EAD">
                <w:rPr>
                  <w:rFonts w:ascii="Courier New" w:hAnsi="Courier New" w:cs="Courier New"/>
                  <w:bCs/>
                  <w:color w:val="333333"/>
                  <w:sz w:val="18"/>
                  <w:szCs w:val="18"/>
                </w:rPr>
                <w:t>ivity</w:t>
              </w:r>
            </w:ins>
            <w:ins w:id="386" w:author="Pengxiang Xie_rev" w:date="2025-03-17T10:06:00Z">
              <w:r w:rsidR="00B75EAD">
                <w:rPr>
                  <w:rFonts w:ascii="Courier New" w:hAnsi="Courier New" w:cs="Courier New"/>
                  <w:bCs/>
                  <w:color w:val="333333"/>
                  <w:sz w:val="18"/>
                  <w:szCs w:val="18"/>
                </w:rPr>
                <w:t>Condition</w:t>
              </w:r>
            </w:ins>
          </w:p>
        </w:tc>
        <w:tc>
          <w:tcPr>
            <w:tcW w:w="1157" w:type="dxa"/>
            <w:tcMar>
              <w:top w:w="0" w:type="dxa"/>
              <w:left w:w="28" w:type="dxa"/>
              <w:bottom w:w="0" w:type="dxa"/>
              <w:right w:w="108" w:type="dxa"/>
            </w:tcMar>
          </w:tcPr>
          <w:p w14:paraId="7EAFE71F" w14:textId="77777777" w:rsidR="00D7736A" w:rsidRPr="00BC0026" w:rsidRDefault="00D7736A" w:rsidP="00523093">
            <w:pPr>
              <w:pStyle w:val="TAL"/>
              <w:jc w:val="center"/>
              <w:rPr>
                <w:ins w:id="387" w:author="Intel - YY" w:date="2025-03-03T12:52:00Z"/>
              </w:rPr>
            </w:pPr>
            <w:ins w:id="388" w:author="Intel - YY" w:date="2025-03-03T12:52:00Z">
              <w:r w:rsidRPr="00BC0026">
                <w:t>CM</w:t>
              </w:r>
            </w:ins>
          </w:p>
        </w:tc>
        <w:tc>
          <w:tcPr>
            <w:tcW w:w="1167" w:type="dxa"/>
            <w:tcMar>
              <w:top w:w="0" w:type="dxa"/>
              <w:left w:w="28" w:type="dxa"/>
              <w:bottom w:w="0" w:type="dxa"/>
              <w:right w:w="108" w:type="dxa"/>
            </w:tcMar>
          </w:tcPr>
          <w:p w14:paraId="3D42872C" w14:textId="77777777" w:rsidR="00D7736A" w:rsidRPr="00BC0026" w:rsidRDefault="00D7736A" w:rsidP="00523093">
            <w:pPr>
              <w:pStyle w:val="TAL"/>
              <w:jc w:val="center"/>
              <w:rPr>
                <w:ins w:id="389" w:author="Intel - YY" w:date="2025-03-03T12:52:00Z"/>
              </w:rPr>
            </w:pPr>
            <w:ins w:id="390" w:author="Intel - YY" w:date="2025-03-03T12:52:00Z">
              <w:r w:rsidRPr="00BC0026">
                <w:t>T</w:t>
              </w:r>
            </w:ins>
          </w:p>
        </w:tc>
        <w:tc>
          <w:tcPr>
            <w:tcW w:w="1077" w:type="dxa"/>
            <w:tcMar>
              <w:top w:w="0" w:type="dxa"/>
              <w:left w:w="28" w:type="dxa"/>
              <w:bottom w:w="0" w:type="dxa"/>
              <w:right w:w="108" w:type="dxa"/>
            </w:tcMar>
          </w:tcPr>
          <w:p w14:paraId="3C488704" w14:textId="77777777" w:rsidR="00D7736A" w:rsidRPr="00BC0026" w:rsidRDefault="00D7736A" w:rsidP="00523093">
            <w:pPr>
              <w:pStyle w:val="TAL"/>
              <w:jc w:val="center"/>
              <w:rPr>
                <w:ins w:id="391" w:author="Intel - YY" w:date="2025-03-03T12:52:00Z"/>
              </w:rPr>
            </w:pPr>
            <w:ins w:id="392" w:author="Intel - YY" w:date="2025-03-03T12:52:00Z">
              <w:r w:rsidRPr="00BC0026">
                <w:t>T</w:t>
              </w:r>
            </w:ins>
          </w:p>
        </w:tc>
        <w:tc>
          <w:tcPr>
            <w:tcW w:w="1117" w:type="dxa"/>
            <w:tcMar>
              <w:top w:w="0" w:type="dxa"/>
              <w:left w:w="28" w:type="dxa"/>
              <w:bottom w:w="0" w:type="dxa"/>
              <w:right w:w="108" w:type="dxa"/>
            </w:tcMar>
          </w:tcPr>
          <w:p w14:paraId="45706ABC" w14:textId="77777777" w:rsidR="00D7736A" w:rsidRPr="00BC0026" w:rsidRDefault="00D7736A" w:rsidP="00523093">
            <w:pPr>
              <w:pStyle w:val="TAL"/>
              <w:jc w:val="center"/>
              <w:rPr>
                <w:ins w:id="393" w:author="Intel - YY" w:date="2025-03-03T12:52:00Z"/>
                <w:lang w:eastAsia="zh-CN"/>
              </w:rPr>
            </w:pPr>
            <w:ins w:id="394" w:author="Intel - YY" w:date="2025-03-03T12:52:00Z">
              <w:r w:rsidRPr="00BC0026">
                <w:rPr>
                  <w:lang w:eastAsia="zh-CN"/>
                </w:rPr>
                <w:t>F</w:t>
              </w:r>
            </w:ins>
          </w:p>
        </w:tc>
        <w:tc>
          <w:tcPr>
            <w:tcW w:w="1237" w:type="dxa"/>
            <w:tcMar>
              <w:top w:w="0" w:type="dxa"/>
              <w:left w:w="28" w:type="dxa"/>
              <w:bottom w:w="0" w:type="dxa"/>
              <w:right w:w="108" w:type="dxa"/>
            </w:tcMar>
          </w:tcPr>
          <w:p w14:paraId="04BB96AD" w14:textId="77777777" w:rsidR="00D7736A" w:rsidRPr="00BC0026" w:rsidRDefault="00D7736A" w:rsidP="00523093">
            <w:pPr>
              <w:pStyle w:val="TAL"/>
              <w:jc w:val="center"/>
              <w:rPr>
                <w:ins w:id="395" w:author="Intel - YY" w:date="2025-03-03T12:52:00Z"/>
                <w:lang w:eastAsia="zh-CN"/>
              </w:rPr>
            </w:pPr>
            <w:ins w:id="396" w:author="Intel - YY" w:date="2025-03-03T12:52:00Z">
              <w:r w:rsidRPr="00BC0026">
                <w:rPr>
                  <w:lang w:eastAsia="zh-CN"/>
                </w:rPr>
                <w:t>T</w:t>
              </w:r>
            </w:ins>
          </w:p>
        </w:tc>
      </w:tr>
    </w:tbl>
    <w:p w14:paraId="530D8624" w14:textId="77777777" w:rsidR="00D7736A" w:rsidRPr="00BC0026" w:rsidRDefault="00D7736A" w:rsidP="00D7736A">
      <w:pPr>
        <w:rPr>
          <w:ins w:id="397" w:author="Intel - YY" w:date="2025-03-03T12:52:00Z"/>
        </w:rPr>
      </w:pPr>
    </w:p>
    <w:p w14:paraId="48E0039F" w14:textId="77777777" w:rsidR="00D7736A" w:rsidRPr="00BC0026" w:rsidRDefault="00D7736A" w:rsidP="00D7736A">
      <w:pPr>
        <w:pStyle w:val="Heading4"/>
        <w:rPr>
          <w:ins w:id="398" w:author="Intel - YY" w:date="2025-03-03T12:52:00Z"/>
        </w:rPr>
      </w:pPr>
      <w:bookmarkStart w:id="399" w:name="_Toc105573051"/>
      <w:bookmarkStart w:id="400" w:name="_Toc163047312"/>
      <w:ins w:id="401" w:author="Intel - YY" w:date="2025-03-03T12:52:00Z">
        <w:r w:rsidRPr="00F17505">
          <w:t>7.4.</w:t>
        </w:r>
        <w:r>
          <w:t>a</w:t>
        </w:r>
        <w:r w:rsidRPr="00F17505">
          <w:t>.</w:t>
        </w:r>
        <w:r>
          <w:t>3</w:t>
        </w:r>
        <w:r w:rsidRPr="00BC0026">
          <w:tab/>
          <w:t>Attribute constraints</w:t>
        </w:r>
        <w:bookmarkEnd w:id="399"/>
        <w:bookmarkEnd w:id="400"/>
      </w:ins>
    </w:p>
    <w:p w14:paraId="54F7BDDB" w14:textId="77777777" w:rsidR="00D7736A" w:rsidRPr="00BC0026" w:rsidRDefault="00D7736A" w:rsidP="00D7736A">
      <w:pPr>
        <w:pStyle w:val="TH"/>
        <w:rPr>
          <w:ins w:id="402" w:author="Intel - YY" w:date="2025-03-03T12:52:00Z"/>
        </w:rPr>
      </w:pPr>
      <w:ins w:id="403" w:author="Intel - YY" w:date="2025-03-03T12:52:00Z">
        <w:r w:rsidRPr="00BC0026">
          <w:t xml:space="preserve">Table </w:t>
        </w:r>
        <w:r w:rsidRPr="00F17505">
          <w:t>7.4.</w:t>
        </w:r>
        <w:r>
          <w:t>a</w:t>
        </w:r>
        <w:r w:rsidRPr="00F17505">
          <w:t>.</w:t>
        </w:r>
        <w:r>
          <w:t>3</w:t>
        </w:r>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D7736A" w:rsidRPr="00BC0026" w14:paraId="2AB6305C" w14:textId="77777777" w:rsidTr="00523093">
        <w:trPr>
          <w:jc w:val="center"/>
          <w:ins w:id="404" w:author="Intel - YY" w:date="2025-03-03T12:52:00Z"/>
        </w:trPr>
        <w:tc>
          <w:tcPr>
            <w:tcW w:w="3376" w:type="dxa"/>
            <w:shd w:val="clear" w:color="auto" w:fill="D9D9D9"/>
            <w:tcMar>
              <w:top w:w="0" w:type="dxa"/>
              <w:left w:w="28" w:type="dxa"/>
              <w:bottom w:w="0" w:type="dxa"/>
              <w:right w:w="108" w:type="dxa"/>
            </w:tcMar>
            <w:hideMark/>
          </w:tcPr>
          <w:p w14:paraId="3F3B6542" w14:textId="77777777" w:rsidR="00D7736A" w:rsidRPr="00BC0026" w:rsidRDefault="00D7736A" w:rsidP="00523093">
            <w:pPr>
              <w:pStyle w:val="TAH"/>
              <w:rPr>
                <w:ins w:id="405" w:author="Intel - YY" w:date="2025-03-03T12:52:00Z"/>
              </w:rPr>
            </w:pPr>
            <w:ins w:id="406" w:author="Intel - YY" w:date="2025-03-03T12:52:00Z">
              <w:r w:rsidRPr="00BC0026">
                <w:t>Name</w:t>
              </w:r>
            </w:ins>
          </w:p>
        </w:tc>
        <w:tc>
          <w:tcPr>
            <w:tcW w:w="5528" w:type="dxa"/>
            <w:shd w:val="clear" w:color="auto" w:fill="D9D9D9"/>
            <w:tcMar>
              <w:top w:w="0" w:type="dxa"/>
              <w:left w:w="28" w:type="dxa"/>
              <w:bottom w:w="0" w:type="dxa"/>
              <w:right w:w="108" w:type="dxa"/>
            </w:tcMar>
            <w:hideMark/>
          </w:tcPr>
          <w:p w14:paraId="64A861A0" w14:textId="77777777" w:rsidR="00D7736A" w:rsidRPr="00BC0026" w:rsidRDefault="00D7736A" w:rsidP="00523093">
            <w:pPr>
              <w:pStyle w:val="TAH"/>
              <w:rPr>
                <w:ins w:id="407" w:author="Intel - YY" w:date="2025-03-03T12:52:00Z"/>
              </w:rPr>
            </w:pPr>
            <w:ins w:id="408" w:author="Intel - YY" w:date="2025-03-03T12:52:00Z">
              <w:r w:rsidRPr="00BC0026">
                <w:rPr>
                  <w:color w:val="000000"/>
                </w:rPr>
                <w:t>Definition</w:t>
              </w:r>
            </w:ins>
          </w:p>
        </w:tc>
      </w:tr>
      <w:tr w:rsidR="00D7736A" w:rsidRPr="00BC0026" w14:paraId="5E78CD62" w14:textId="77777777" w:rsidTr="00523093">
        <w:trPr>
          <w:jc w:val="center"/>
          <w:ins w:id="409" w:author="Intel - YY" w:date="2025-03-03T12:52:00Z"/>
        </w:trPr>
        <w:tc>
          <w:tcPr>
            <w:tcW w:w="3376" w:type="dxa"/>
            <w:tcMar>
              <w:top w:w="0" w:type="dxa"/>
              <w:left w:w="28" w:type="dxa"/>
              <w:bottom w:w="0" w:type="dxa"/>
              <w:right w:w="108" w:type="dxa"/>
            </w:tcMar>
          </w:tcPr>
          <w:p w14:paraId="2A6A0F37" w14:textId="77777777" w:rsidR="00D7736A" w:rsidRPr="00BC0026" w:rsidRDefault="00D7736A" w:rsidP="00523093">
            <w:pPr>
              <w:pStyle w:val="TAL"/>
              <w:rPr>
                <w:ins w:id="410" w:author="Intel - YY" w:date="2025-03-03T12:52:00Z"/>
                <w:rFonts w:ascii="Courier New" w:hAnsi="Courier New" w:cs="Courier New"/>
              </w:rPr>
            </w:pPr>
            <w:bookmarkStart w:id="411" w:name="MCCQCTEMPBM_00000110"/>
            <w:ins w:id="412" w:author="Intel - YY" w:date="2025-03-03T12:52:00Z">
              <w:r w:rsidRPr="00BC0026">
                <w:rPr>
                  <w:rFonts w:ascii="Courier New" w:hAnsi="Courier New" w:cs="Courier New"/>
                  <w:bCs/>
                  <w:color w:val="333333"/>
                  <w:szCs w:val="18"/>
                </w:rPr>
                <w:t>Choice_1 managedEntitiesScope</w:t>
              </w:r>
              <w:bookmarkEnd w:id="411"/>
            </w:ins>
          </w:p>
        </w:tc>
        <w:tc>
          <w:tcPr>
            <w:tcW w:w="5528" w:type="dxa"/>
            <w:tcMar>
              <w:top w:w="0" w:type="dxa"/>
              <w:left w:w="28" w:type="dxa"/>
              <w:bottom w:w="0" w:type="dxa"/>
              <w:right w:w="108" w:type="dxa"/>
            </w:tcMar>
          </w:tcPr>
          <w:p w14:paraId="41D689FF" w14:textId="613D4A63" w:rsidR="00D7736A" w:rsidRPr="00BC0026" w:rsidRDefault="00D7736A" w:rsidP="00B75EAD">
            <w:pPr>
              <w:pStyle w:val="TAL"/>
              <w:rPr>
                <w:ins w:id="413" w:author="Intel - YY" w:date="2025-03-03T12:52:00Z"/>
                <w:rFonts w:cs="Arial"/>
                <w:lang w:eastAsia="zh-CN"/>
              </w:rPr>
            </w:pPr>
            <w:ins w:id="414" w:author="Intel - YY" w:date="2025-03-03T12:52:00Z">
              <w:r w:rsidRPr="00BC0026">
                <w:t>Condition: the MnS producer supports to identify the scope by managed entities.</w:t>
              </w:r>
            </w:ins>
          </w:p>
        </w:tc>
      </w:tr>
      <w:tr w:rsidR="00D7736A" w:rsidRPr="00BC0026" w14:paraId="5CACE115" w14:textId="77777777" w:rsidTr="00523093">
        <w:trPr>
          <w:jc w:val="center"/>
          <w:ins w:id="415" w:author="Intel - YY" w:date="2025-03-03T12:52:00Z"/>
        </w:trPr>
        <w:tc>
          <w:tcPr>
            <w:tcW w:w="3376" w:type="dxa"/>
            <w:tcMar>
              <w:top w:w="0" w:type="dxa"/>
              <w:left w:w="28" w:type="dxa"/>
              <w:bottom w:w="0" w:type="dxa"/>
              <w:right w:w="108" w:type="dxa"/>
            </w:tcMar>
          </w:tcPr>
          <w:p w14:paraId="5B6C08F5" w14:textId="7023D96B" w:rsidR="00D7736A" w:rsidRPr="00BC0026" w:rsidRDefault="00D7736A" w:rsidP="00523093">
            <w:pPr>
              <w:pStyle w:val="TAL"/>
              <w:rPr>
                <w:ins w:id="416" w:author="Intel - YY" w:date="2025-03-03T12:52:00Z"/>
              </w:rPr>
            </w:pPr>
            <w:ins w:id="417" w:author="Intel - YY" w:date="2025-03-03T12:52:00Z">
              <w:r w:rsidRPr="00BC0026">
                <w:rPr>
                  <w:rFonts w:ascii="Courier New" w:hAnsi="Courier New" w:cs="Courier New"/>
                  <w:bCs/>
                  <w:color w:val="333333"/>
                  <w:szCs w:val="18"/>
                </w:rPr>
                <w:t xml:space="preserve">Choice_2 </w:t>
              </w:r>
            </w:ins>
            <w:ins w:id="418" w:author="Pengxiang Xie_rev" w:date="2025-03-17T10:09:00Z">
              <w:r w:rsidR="00B75EAD" w:rsidRPr="00B75EAD">
                <w:rPr>
                  <w:rFonts w:ascii="Courier New" w:hAnsi="Courier New" w:cs="Courier New"/>
                  <w:bCs/>
                  <w:color w:val="333333"/>
                  <w:szCs w:val="18"/>
                </w:rPr>
                <w:t>selectivityCondition</w:t>
              </w:r>
            </w:ins>
          </w:p>
        </w:tc>
        <w:tc>
          <w:tcPr>
            <w:tcW w:w="5528" w:type="dxa"/>
            <w:tcMar>
              <w:top w:w="0" w:type="dxa"/>
              <w:left w:w="28" w:type="dxa"/>
              <w:bottom w:w="0" w:type="dxa"/>
              <w:right w:w="108" w:type="dxa"/>
            </w:tcMar>
          </w:tcPr>
          <w:p w14:paraId="5AA08F78" w14:textId="02860E19" w:rsidR="00D7736A" w:rsidRPr="00BC0026" w:rsidRDefault="00D7736A" w:rsidP="00B75EAD">
            <w:pPr>
              <w:pStyle w:val="TAL"/>
              <w:rPr>
                <w:ins w:id="419" w:author="Intel - YY" w:date="2025-03-03T12:52:00Z"/>
                <w:lang w:eastAsia="zh-CN"/>
              </w:rPr>
            </w:pPr>
            <w:ins w:id="420" w:author="Intel - YY" w:date="2025-03-03T12:52:00Z">
              <w:r w:rsidRPr="00BC0026">
                <w:t xml:space="preserve">Condition: </w:t>
              </w:r>
              <w:r w:rsidR="00F93E3D" w:rsidRPr="00BC0026">
                <w:t xml:space="preserve">the </w:t>
              </w:r>
              <w:r w:rsidRPr="00BC0026">
                <w:t xml:space="preserve">MnS producer supports to identify the scope by </w:t>
              </w:r>
            </w:ins>
            <w:ins w:id="421" w:author="Pengxiang Xie_rev" w:date="2025-03-17T10:09:00Z">
              <w:r w:rsidR="00B75EAD">
                <w:rPr>
                  <w:rFonts w:ascii="Courier New" w:hAnsi="Courier New" w:cs="Courier New"/>
                  <w:bCs/>
                  <w:color w:val="333333"/>
                  <w:szCs w:val="18"/>
                </w:rPr>
                <w:t>selectivity Condition</w:t>
              </w:r>
            </w:ins>
            <w:ins w:id="422" w:author="Intel - YY" w:date="2025-03-03T12:52:00Z">
              <w:r w:rsidRPr="00BC0026">
                <w:t>.</w:t>
              </w:r>
            </w:ins>
          </w:p>
        </w:tc>
      </w:tr>
    </w:tbl>
    <w:p w14:paraId="6F43D172" w14:textId="77777777" w:rsidR="00D7736A" w:rsidRPr="003B4417" w:rsidRDefault="00D7736A" w:rsidP="00D7736A">
      <w:pPr>
        <w:rPr>
          <w:ins w:id="423" w:author="Intel - YY" w:date="2025-03-03T12:52:00Z"/>
        </w:rPr>
      </w:pPr>
    </w:p>
    <w:p w14:paraId="17C6F50F" w14:textId="77777777" w:rsidR="00D7736A" w:rsidRPr="00F17505" w:rsidRDefault="00D7736A" w:rsidP="00D7736A">
      <w:pPr>
        <w:pStyle w:val="Heading4"/>
        <w:rPr>
          <w:ins w:id="424" w:author="Intel - YY" w:date="2025-03-03T12:52:00Z"/>
        </w:rPr>
      </w:pPr>
      <w:bookmarkStart w:id="425" w:name="_CR7_4_1_2"/>
      <w:bookmarkStart w:id="426" w:name="_CR7_4_1_4"/>
      <w:bookmarkStart w:id="427" w:name="_Toc106015896"/>
      <w:bookmarkStart w:id="428" w:name="_Toc106098535"/>
      <w:bookmarkStart w:id="429" w:name="_Toc188006733"/>
      <w:bookmarkEnd w:id="425"/>
      <w:bookmarkEnd w:id="426"/>
      <w:ins w:id="430" w:author="Intel - YY" w:date="2025-03-03T12:52:00Z">
        <w:r w:rsidRPr="00F17505">
          <w:t>7.4.</w:t>
        </w:r>
        <w:r>
          <w:t>a</w:t>
        </w:r>
        <w:r w:rsidRPr="00F17505">
          <w:t>.4</w:t>
        </w:r>
        <w:r w:rsidRPr="00F17505">
          <w:tab/>
          <w:t>Notifications</w:t>
        </w:r>
        <w:bookmarkEnd w:id="427"/>
        <w:bookmarkEnd w:id="428"/>
        <w:bookmarkEnd w:id="429"/>
      </w:ins>
    </w:p>
    <w:p w14:paraId="46B3F0A1" w14:textId="77777777" w:rsidR="00D7736A" w:rsidRPr="00F17505" w:rsidRDefault="00D7736A" w:rsidP="00D7736A">
      <w:pPr>
        <w:rPr>
          <w:ins w:id="431" w:author="Intel - YY" w:date="2025-03-03T12:52:00Z"/>
        </w:rPr>
      </w:pPr>
      <w:ins w:id="432" w:author="Intel - YY" w:date="2025-03-03T12:52:00Z">
        <w:r w:rsidRPr="00F17505">
          <w:t xml:space="preserve">The notifications specified for the IOC using this </w:t>
        </w:r>
        <w:r w:rsidRPr="00F17505">
          <w:rPr>
            <w:lang w:eastAsia="zh-CN"/>
          </w:rPr>
          <w:t>&lt;&lt;dataType&gt;&gt; for its attribute(s), shall be applicable.</w:t>
        </w:r>
      </w:ins>
    </w:p>
    <w:p w14:paraId="0FDA2E43" w14:textId="77777777" w:rsidR="00466A86" w:rsidRDefault="00466A86" w:rsidP="00466A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A86" w:rsidRPr="00EB73C7" w14:paraId="2E13C452" w14:textId="77777777" w:rsidTr="00A47799">
        <w:tc>
          <w:tcPr>
            <w:tcW w:w="9521" w:type="dxa"/>
            <w:shd w:val="clear" w:color="auto" w:fill="FFFFCC"/>
            <w:vAlign w:val="center"/>
          </w:tcPr>
          <w:p w14:paraId="402D89FF" w14:textId="77777777" w:rsidR="00466A86" w:rsidRPr="00EB73C7" w:rsidRDefault="00466A86"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0AD0B0DC" w14:textId="66E0D2A8" w:rsidR="00D7736A" w:rsidRPr="00F17505" w:rsidRDefault="00D7736A" w:rsidP="00D7736A">
      <w:pPr>
        <w:pStyle w:val="Heading3"/>
        <w:rPr>
          <w:ins w:id="433" w:author="Intel - YY" w:date="2025-03-03T12:52:00Z"/>
        </w:rPr>
      </w:pPr>
      <w:ins w:id="434" w:author="Intel - YY" w:date="2025-03-03T12:52:00Z">
        <w:r w:rsidRPr="00F17505">
          <w:t>7</w:t>
        </w:r>
        <w:r w:rsidRPr="008B2054">
          <w:rPr>
            <w:rFonts w:ascii="Courier New" w:hAnsi="Courier New" w:cs="Courier New"/>
          </w:rPr>
          <w:t>.4.</w:t>
        </w:r>
        <w:r>
          <w:rPr>
            <w:rFonts w:ascii="Courier New" w:hAnsi="Courier New" w:cs="Courier New"/>
          </w:rPr>
          <w:t>b</w:t>
        </w:r>
        <w:r w:rsidRPr="008B2054">
          <w:rPr>
            <w:rFonts w:ascii="Courier New" w:hAnsi="Courier New" w:cs="Courier New"/>
          </w:rPr>
          <w:tab/>
        </w:r>
        <w:r>
          <w:rPr>
            <w:rFonts w:ascii="Courier New" w:hAnsi="Courier New" w:cs="Courier New" w:hint="eastAsia"/>
          </w:rPr>
          <w:t>C</w:t>
        </w:r>
        <w:r w:rsidRPr="008B2054">
          <w:rPr>
            <w:rFonts w:ascii="Courier New" w:hAnsi="Courier New" w:cs="Courier New"/>
          </w:rPr>
          <w:t>onfiguration</w:t>
        </w:r>
      </w:ins>
      <w:ins w:id="435" w:author="Intel - YY" w:date="2025-05-08T08:30:00Z" w16du:dateUtc="2025-05-08T15:30:00Z">
        <w:r w:rsidR="00B760AD">
          <w:rPr>
            <w:rFonts w:ascii="Courier New" w:hAnsi="Courier New" w:cs="Courier New"/>
          </w:rPr>
          <w:t>Value</w:t>
        </w:r>
      </w:ins>
      <w:ins w:id="436" w:author="Intel - YY" w:date="2025-03-03T12:52:00Z">
        <w:r w:rsidRPr="00206FC5">
          <w:rPr>
            <w:rFonts w:ascii="Courier New" w:hAnsi="Courier New" w:cs="Courier New" w:hint="eastAsia"/>
          </w:rPr>
          <w:t>R</w:t>
        </w:r>
        <w:r w:rsidRPr="008B2054">
          <w:rPr>
            <w:rFonts w:ascii="Courier New" w:hAnsi="Courier New" w:cs="Courier New"/>
          </w:rPr>
          <w:t>ange</w:t>
        </w:r>
        <w:r w:rsidRPr="00F17505">
          <w:rPr>
            <w:rFonts w:ascii="Courier New" w:hAnsi="Courier New" w:cs="Courier New"/>
          </w:rPr>
          <w:t xml:space="preserve"> &lt;&lt;dataType&gt;&gt;</w:t>
        </w:r>
      </w:ins>
    </w:p>
    <w:p w14:paraId="031D933C" w14:textId="77777777" w:rsidR="00D7736A" w:rsidRPr="00F17505" w:rsidRDefault="00D7736A" w:rsidP="00D7736A">
      <w:pPr>
        <w:pStyle w:val="Heading4"/>
        <w:rPr>
          <w:ins w:id="437" w:author="Intel - YY" w:date="2025-03-03T12:52:00Z"/>
        </w:rPr>
      </w:pPr>
      <w:ins w:id="438" w:author="Intel - YY" w:date="2025-03-03T12:52:00Z">
        <w:r w:rsidRPr="00F17505">
          <w:t>7.4.</w:t>
        </w:r>
        <w:r>
          <w:t>b</w:t>
        </w:r>
        <w:r w:rsidRPr="00F17505">
          <w:t>.1</w:t>
        </w:r>
        <w:r w:rsidRPr="00F17505">
          <w:tab/>
          <w:t>Definition</w:t>
        </w:r>
      </w:ins>
    </w:p>
    <w:p w14:paraId="20A617D3" w14:textId="77777777" w:rsidR="00D7736A" w:rsidRPr="00F17505" w:rsidRDefault="00D7736A" w:rsidP="00D7736A">
      <w:pPr>
        <w:rPr>
          <w:ins w:id="439" w:author="Intel - YY" w:date="2025-03-03T12:52:00Z"/>
        </w:rPr>
      </w:pPr>
      <w:ins w:id="440" w:author="Intel - YY" w:date="2025-03-03T12:52:00Z">
        <w:r w:rsidRPr="00F17505">
          <w:t>This data type specifies the</w:t>
        </w:r>
        <w:r>
          <w:t xml:space="preserve"> value</w:t>
        </w:r>
        <w:r w:rsidRPr="00F17505">
          <w:t xml:space="preserve"> </w:t>
        </w:r>
        <w:r>
          <w:t>range of the configuration parameters for an MOI</w:t>
        </w:r>
        <w:r w:rsidRPr="00F17505">
          <w:t>.</w:t>
        </w:r>
      </w:ins>
    </w:p>
    <w:p w14:paraId="1EECC7E2" w14:textId="77777777" w:rsidR="00D7736A" w:rsidRPr="00F17505" w:rsidRDefault="00D7736A" w:rsidP="00D7736A">
      <w:pPr>
        <w:pStyle w:val="Heading4"/>
        <w:rPr>
          <w:ins w:id="441" w:author="Intel - YY" w:date="2025-03-03T12:52:00Z"/>
        </w:rPr>
      </w:pPr>
      <w:ins w:id="442" w:author="Intel - YY" w:date="2025-03-03T12:52:00Z">
        <w:r w:rsidRPr="00F17505">
          <w:t>7.4.</w:t>
        </w:r>
        <w:r>
          <w:t>b</w:t>
        </w:r>
        <w:r w:rsidRPr="00F17505">
          <w:t>.2</w:t>
        </w:r>
        <w:r w:rsidRPr="00F17505">
          <w:tab/>
          <w:t>Attributes</w:t>
        </w:r>
      </w:ins>
    </w:p>
    <w:p w14:paraId="7CBCE57E" w14:textId="77777777" w:rsidR="00D7736A" w:rsidRPr="00F17505" w:rsidRDefault="00D7736A" w:rsidP="00D7736A">
      <w:pPr>
        <w:pStyle w:val="TH"/>
        <w:rPr>
          <w:ins w:id="443" w:author="Intel - YY" w:date="2025-03-03T12:52:00Z"/>
        </w:rPr>
      </w:pPr>
      <w:ins w:id="444" w:author="Intel - YY" w:date="2025-03-03T12:52:00Z">
        <w:r w:rsidRPr="00F17505">
          <w:t>Table 7.4.</w:t>
        </w:r>
        <w:r>
          <w:t>b</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7736A" w:rsidRPr="00F17505" w14:paraId="121CBDE1" w14:textId="77777777" w:rsidTr="00523093">
        <w:trPr>
          <w:cantSplit/>
          <w:jc w:val="center"/>
          <w:ins w:id="445" w:author="Intel - YY" w:date="2025-03-03T12:52:00Z"/>
        </w:trPr>
        <w:tc>
          <w:tcPr>
            <w:tcW w:w="3241" w:type="dxa"/>
            <w:shd w:val="clear" w:color="auto" w:fill="E5E5E5"/>
            <w:tcMar>
              <w:top w:w="0" w:type="dxa"/>
              <w:left w:w="28" w:type="dxa"/>
              <w:bottom w:w="0" w:type="dxa"/>
              <w:right w:w="108" w:type="dxa"/>
            </w:tcMar>
            <w:hideMark/>
          </w:tcPr>
          <w:p w14:paraId="75BCFC0B" w14:textId="77777777" w:rsidR="00D7736A" w:rsidRPr="00F17505" w:rsidRDefault="00D7736A" w:rsidP="00523093">
            <w:pPr>
              <w:pStyle w:val="TAH"/>
              <w:rPr>
                <w:ins w:id="446" w:author="Intel - YY" w:date="2025-03-03T12:52:00Z"/>
              </w:rPr>
            </w:pPr>
            <w:ins w:id="447" w:author="Intel - YY" w:date="2025-03-03T12:52:00Z">
              <w:r w:rsidRPr="00F17505">
                <w:t>Attribute name</w:t>
              </w:r>
            </w:ins>
          </w:p>
        </w:tc>
        <w:tc>
          <w:tcPr>
            <w:tcW w:w="1687" w:type="dxa"/>
            <w:shd w:val="clear" w:color="auto" w:fill="E5E5E5"/>
            <w:tcMar>
              <w:top w:w="0" w:type="dxa"/>
              <w:left w:w="28" w:type="dxa"/>
              <w:bottom w:w="0" w:type="dxa"/>
              <w:right w:w="108" w:type="dxa"/>
            </w:tcMar>
            <w:hideMark/>
          </w:tcPr>
          <w:p w14:paraId="6E1E3A23" w14:textId="77777777" w:rsidR="00D7736A" w:rsidRPr="00F17505" w:rsidRDefault="00D7736A" w:rsidP="00523093">
            <w:pPr>
              <w:pStyle w:val="TAH"/>
              <w:rPr>
                <w:ins w:id="448" w:author="Intel - YY" w:date="2025-03-03T12:52:00Z"/>
              </w:rPr>
            </w:pPr>
            <w:ins w:id="449" w:author="Intel - YY" w:date="2025-03-03T12:52: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18A95291" w14:textId="77777777" w:rsidR="00D7736A" w:rsidRPr="00F17505" w:rsidRDefault="00D7736A" w:rsidP="00523093">
            <w:pPr>
              <w:pStyle w:val="TAH"/>
              <w:rPr>
                <w:ins w:id="450" w:author="Intel - YY" w:date="2025-03-03T12:52:00Z"/>
              </w:rPr>
            </w:pPr>
            <w:ins w:id="451" w:author="Intel - YY" w:date="2025-03-03T12:52: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32D15646" w14:textId="77777777" w:rsidR="00D7736A" w:rsidRPr="00F17505" w:rsidRDefault="00D7736A" w:rsidP="00523093">
            <w:pPr>
              <w:pStyle w:val="TAH"/>
              <w:rPr>
                <w:ins w:id="452" w:author="Intel - YY" w:date="2025-03-03T12:52:00Z"/>
              </w:rPr>
            </w:pPr>
            <w:ins w:id="453" w:author="Intel - YY" w:date="2025-03-03T12:52:00Z">
              <w:r w:rsidRPr="00F17505">
                <w:rPr>
                  <w:color w:val="000000"/>
                </w:rPr>
                <w:t>isWritable</w:t>
              </w:r>
            </w:ins>
          </w:p>
        </w:tc>
        <w:tc>
          <w:tcPr>
            <w:tcW w:w="1117" w:type="dxa"/>
            <w:shd w:val="clear" w:color="auto" w:fill="E5E5E5"/>
            <w:tcMar>
              <w:top w:w="0" w:type="dxa"/>
              <w:left w:w="28" w:type="dxa"/>
              <w:bottom w:w="0" w:type="dxa"/>
              <w:right w:w="108" w:type="dxa"/>
            </w:tcMar>
            <w:hideMark/>
          </w:tcPr>
          <w:p w14:paraId="23E78DDA" w14:textId="77777777" w:rsidR="00D7736A" w:rsidRPr="00F17505" w:rsidRDefault="00D7736A" w:rsidP="00523093">
            <w:pPr>
              <w:pStyle w:val="TAH"/>
              <w:rPr>
                <w:ins w:id="454" w:author="Intel - YY" w:date="2025-03-03T12:52:00Z"/>
              </w:rPr>
            </w:pPr>
            <w:ins w:id="455" w:author="Intel - YY" w:date="2025-03-03T12:52:00Z">
              <w:r w:rsidRPr="00F17505">
                <w:rPr>
                  <w:color w:val="000000"/>
                </w:rPr>
                <w:t>isInvariant</w:t>
              </w:r>
            </w:ins>
          </w:p>
        </w:tc>
        <w:tc>
          <w:tcPr>
            <w:tcW w:w="1237" w:type="dxa"/>
            <w:shd w:val="clear" w:color="auto" w:fill="E5E5E5"/>
            <w:tcMar>
              <w:top w:w="0" w:type="dxa"/>
              <w:left w:w="28" w:type="dxa"/>
              <w:bottom w:w="0" w:type="dxa"/>
              <w:right w:w="108" w:type="dxa"/>
            </w:tcMar>
            <w:hideMark/>
          </w:tcPr>
          <w:p w14:paraId="0539B68C" w14:textId="77777777" w:rsidR="00D7736A" w:rsidRPr="00F17505" w:rsidRDefault="00D7736A" w:rsidP="00523093">
            <w:pPr>
              <w:pStyle w:val="TAH"/>
              <w:rPr>
                <w:ins w:id="456" w:author="Intel - YY" w:date="2025-03-03T12:52:00Z"/>
              </w:rPr>
            </w:pPr>
            <w:ins w:id="457" w:author="Intel - YY" w:date="2025-03-03T12:52:00Z">
              <w:r w:rsidRPr="00F17505">
                <w:rPr>
                  <w:color w:val="000000"/>
                </w:rPr>
                <w:t>isNotifyable</w:t>
              </w:r>
            </w:ins>
          </w:p>
        </w:tc>
      </w:tr>
      <w:tr w:rsidR="00D7736A" w:rsidRPr="00F17505" w14:paraId="138A1C4E" w14:textId="77777777" w:rsidTr="00523093">
        <w:trPr>
          <w:cantSplit/>
          <w:jc w:val="center"/>
          <w:ins w:id="458" w:author="Intel - YY" w:date="2025-03-03T12:52:00Z"/>
        </w:trPr>
        <w:tc>
          <w:tcPr>
            <w:tcW w:w="3241" w:type="dxa"/>
            <w:tcMar>
              <w:top w:w="0" w:type="dxa"/>
              <w:left w:w="28" w:type="dxa"/>
              <w:bottom w:w="0" w:type="dxa"/>
              <w:right w:w="108" w:type="dxa"/>
            </w:tcMar>
          </w:tcPr>
          <w:p w14:paraId="73AD09DF" w14:textId="77777777" w:rsidR="00D7736A" w:rsidRPr="00F17505" w:rsidRDefault="00D7736A" w:rsidP="00523093">
            <w:pPr>
              <w:pStyle w:val="TAL"/>
              <w:rPr>
                <w:ins w:id="459" w:author="Intel - YY" w:date="2025-03-03T12:52:00Z"/>
                <w:rFonts w:ascii="Courier New" w:hAnsi="Courier New" w:cs="Courier New"/>
                <w:lang w:eastAsia="zh-CN"/>
              </w:rPr>
            </w:pPr>
            <w:bookmarkStart w:id="460" w:name="MCCQCTEMPBM_00000040"/>
            <w:ins w:id="461" w:author="Intel - YY" w:date="2025-03-03T12:52:00Z">
              <w:r w:rsidRPr="00BC0026">
                <w:rPr>
                  <w:rFonts w:ascii="Courier New" w:hAnsi="Courier New" w:cs="Courier New"/>
                </w:rPr>
                <w:t>mOInstance</w:t>
              </w:r>
              <w:bookmarkEnd w:id="460"/>
            </w:ins>
          </w:p>
        </w:tc>
        <w:tc>
          <w:tcPr>
            <w:tcW w:w="1687" w:type="dxa"/>
            <w:tcMar>
              <w:top w:w="0" w:type="dxa"/>
              <w:left w:w="28" w:type="dxa"/>
              <w:bottom w:w="0" w:type="dxa"/>
              <w:right w:w="108" w:type="dxa"/>
            </w:tcMar>
          </w:tcPr>
          <w:p w14:paraId="5060A580" w14:textId="77777777" w:rsidR="00D7736A" w:rsidRPr="00F17505" w:rsidRDefault="00D7736A" w:rsidP="00523093">
            <w:pPr>
              <w:pStyle w:val="TAL"/>
              <w:jc w:val="center"/>
              <w:rPr>
                <w:ins w:id="462" w:author="Intel - YY" w:date="2025-03-03T12:52:00Z"/>
                <w:rFonts w:cs="Arial"/>
              </w:rPr>
            </w:pPr>
            <w:ins w:id="463" w:author="Intel - YY" w:date="2025-03-03T12:52:00Z">
              <w:r w:rsidRPr="00F17505">
                <w:t>M</w:t>
              </w:r>
            </w:ins>
          </w:p>
        </w:tc>
        <w:tc>
          <w:tcPr>
            <w:tcW w:w="1167" w:type="dxa"/>
            <w:tcMar>
              <w:top w:w="0" w:type="dxa"/>
              <w:left w:w="28" w:type="dxa"/>
              <w:bottom w:w="0" w:type="dxa"/>
              <w:right w:w="108" w:type="dxa"/>
            </w:tcMar>
          </w:tcPr>
          <w:p w14:paraId="26B9F226" w14:textId="77777777" w:rsidR="00D7736A" w:rsidRPr="00F17505" w:rsidRDefault="00D7736A" w:rsidP="00523093">
            <w:pPr>
              <w:pStyle w:val="TAL"/>
              <w:jc w:val="center"/>
              <w:rPr>
                <w:ins w:id="464" w:author="Intel - YY" w:date="2025-03-03T12:52:00Z"/>
              </w:rPr>
            </w:pPr>
            <w:ins w:id="465" w:author="Intel - YY" w:date="2025-03-03T12:52:00Z">
              <w:r w:rsidRPr="00F17505">
                <w:t>T</w:t>
              </w:r>
            </w:ins>
          </w:p>
        </w:tc>
        <w:tc>
          <w:tcPr>
            <w:tcW w:w="1077" w:type="dxa"/>
            <w:tcMar>
              <w:top w:w="0" w:type="dxa"/>
              <w:left w:w="28" w:type="dxa"/>
              <w:bottom w:w="0" w:type="dxa"/>
              <w:right w:w="108" w:type="dxa"/>
            </w:tcMar>
          </w:tcPr>
          <w:p w14:paraId="468B5CB1" w14:textId="77777777" w:rsidR="00D7736A" w:rsidRPr="00F17505" w:rsidRDefault="00D7736A" w:rsidP="00523093">
            <w:pPr>
              <w:pStyle w:val="TAL"/>
              <w:jc w:val="center"/>
              <w:rPr>
                <w:ins w:id="466" w:author="Intel - YY" w:date="2025-03-03T12:52:00Z"/>
              </w:rPr>
            </w:pPr>
            <w:ins w:id="467" w:author="Intel - YY" w:date="2025-03-03T12:52:00Z">
              <w:r>
                <w:t>T</w:t>
              </w:r>
            </w:ins>
          </w:p>
        </w:tc>
        <w:tc>
          <w:tcPr>
            <w:tcW w:w="1117" w:type="dxa"/>
            <w:tcMar>
              <w:top w:w="0" w:type="dxa"/>
              <w:left w:w="28" w:type="dxa"/>
              <w:bottom w:w="0" w:type="dxa"/>
              <w:right w:w="108" w:type="dxa"/>
            </w:tcMar>
          </w:tcPr>
          <w:p w14:paraId="6B6FD7AD" w14:textId="77777777" w:rsidR="00D7736A" w:rsidRPr="00F17505" w:rsidRDefault="00D7736A" w:rsidP="00523093">
            <w:pPr>
              <w:pStyle w:val="TAL"/>
              <w:jc w:val="center"/>
              <w:rPr>
                <w:ins w:id="468" w:author="Intel - YY" w:date="2025-03-03T12:52:00Z"/>
              </w:rPr>
            </w:pPr>
            <w:ins w:id="469" w:author="Intel - YY" w:date="2025-03-03T12:52:00Z">
              <w:r w:rsidRPr="00F17505">
                <w:rPr>
                  <w:lang w:eastAsia="zh-CN"/>
                </w:rPr>
                <w:t>F</w:t>
              </w:r>
            </w:ins>
          </w:p>
        </w:tc>
        <w:tc>
          <w:tcPr>
            <w:tcW w:w="1237" w:type="dxa"/>
            <w:tcMar>
              <w:top w:w="0" w:type="dxa"/>
              <w:left w:w="28" w:type="dxa"/>
              <w:bottom w:w="0" w:type="dxa"/>
              <w:right w:w="108" w:type="dxa"/>
            </w:tcMar>
          </w:tcPr>
          <w:p w14:paraId="3CB1FED6" w14:textId="77777777" w:rsidR="00D7736A" w:rsidRPr="00F17505" w:rsidRDefault="00D7736A" w:rsidP="00523093">
            <w:pPr>
              <w:pStyle w:val="TAL"/>
              <w:jc w:val="center"/>
              <w:rPr>
                <w:ins w:id="470" w:author="Intel - YY" w:date="2025-03-03T12:52:00Z"/>
              </w:rPr>
            </w:pPr>
            <w:ins w:id="471" w:author="Intel - YY" w:date="2025-03-03T12:52:00Z">
              <w:r w:rsidRPr="00F17505">
                <w:rPr>
                  <w:lang w:eastAsia="zh-CN"/>
                </w:rPr>
                <w:t>T</w:t>
              </w:r>
            </w:ins>
          </w:p>
        </w:tc>
      </w:tr>
      <w:tr w:rsidR="00D7736A" w:rsidRPr="00F17505" w14:paraId="7BAF6377" w14:textId="77777777" w:rsidTr="00523093">
        <w:trPr>
          <w:cantSplit/>
          <w:jc w:val="center"/>
          <w:ins w:id="472" w:author="Intel - YY" w:date="2025-03-03T12:52:00Z"/>
        </w:trPr>
        <w:tc>
          <w:tcPr>
            <w:tcW w:w="3241" w:type="dxa"/>
            <w:tcMar>
              <w:top w:w="0" w:type="dxa"/>
              <w:left w:w="28" w:type="dxa"/>
              <w:bottom w:w="0" w:type="dxa"/>
              <w:right w:w="108" w:type="dxa"/>
            </w:tcMar>
          </w:tcPr>
          <w:p w14:paraId="346C9788" w14:textId="0A3A8CCC" w:rsidR="00D7736A" w:rsidRPr="00F17505" w:rsidRDefault="00D7736A" w:rsidP="00523093">
            <w:pPr>
              <w:pStyle w:val="TAL"/>
              <w:rPr>
                <w:ins w:id="473" w:author="Intel - YY" w:date="2025-03-03T12:52:00Z"/>
                <w:rFonts w:ascii="Courier New" w:hAnsi="Courier New" w:cs="Courier New"/>
                <w:lang w:eastAsia="zh-CN"/>
              </w:rPr>
            </w:pPr>
            <w:ins w:id="474" w:author="Intel - YY" w:date="2025-03-03T12:52:00Z">
              <w:r>
                <w:rPr>
                  <w:rFonts w:ascii="Courier New" w:hAnsi="Courier New" w:cs="Courier New"/>
                  <w:lang w:eastAsia="zh-CN"/>
                </w:rPr>
                <w:t>attributes</w:t>
              </w:r>
            </w:ins>
            <w:ins w:id="475" w:author="Intel - YY" w:date="2025-05-08T08:30:00Z" w16du:dateUtc="2025-05-08T15:30:00Z">
              <w:r w:rsidR="00B760AD">
                <w:rPr>
                  <w:rFonts w:ascii="Courier New" w:hAnsi="Courier New" w:cs="Courier New"/>
                  <w:lang w:eastAsia="zh-CN"/>
                </w:rPr>
                <w:t>Value</w:t>
              </w:r>
            </w:ins>
            <w:ins w:id="476" w:author="Intel - YY" w:date="2025-03-03T12:52:00Z">
              <w:r>
                <w:rPr>
                  <w:rFonts w:ascii="Courier New" w:hAnsi="Courier New" w:cs="Courier New"/>
                  <w:lang w:eastAsia="zh-CN"/>
                </w:rPr>
                <w:t>Range</w:t>
              </w:r>
            </w:ins>
          </w:p>
        </w:tc>
        <w:tc>
          <w:tcPr>
            <w:tcW w:w="1687" w:type="dxa"/>
            <w:tcMar>
              <w:top w:w="0" w:type="dxa"/>
              <w:left w:w="28" w:type="dxa"/>
              <w:bottom w:w="0" w:type="dxa"/>
              <w:right w:w="108" w:type="dxa"/>
            </w:tcMar>
          </w:tcPr>
          <w:p w14:paraId="44FE02EA" w14:textId="77777777" w:rsidR="00D7736A" w:rsidRPr="00F17505" w:rsidRDefault="00D7736A" w:rsidP="00523093">
            <w:pPr>
              <w:pStyle w:val="TAL"/>
              <w:jc w:val="center"/>
              <w:rPr>
                <w:ins w:id="477" w:author="Intel - YY" w:date="2025-03-03T12:52:00Z"/>
              </w:rPr>
            </w:pPr>
            <w:ins w:id="478" w:author="Intel - YY" w:date="2025-03-03T12:52:00Z">
              <w:r w:rsidRPr="00F17505">
                <w:rPr>
                  <w:rFonts w:hint="eastAsia"/>
                  <w:lang w:eastAsia="zh-CN"/>
                </w:rPr>
                <w:t>M</w:t>
              </w:r>
            </w:ins>
          </w:p>
        </w:tc>
        <w:tc>
          <w:tcPr>
            <w:tcW w:w="1167" w:type="dxa"/>
            <w:tcMar>
              <w:top w:w="0" w:type="dxa"/>
              <w:left w:w="28" w:type="dxa"/>
              <w:bottom w:w="0" w:type="dxa"/>
              <w:right w:w="108" w:type="dxa"/>
            </w:tcMar>
          </w:tcPr>
          <w:p w14:paraId="5FC2A1EC" w14:textId="77777777" w:rsidR="00D7736A" w:rsidRPr="00F17505" w:rsidRDefault="00D7736A" w:rsidP="00523093">
            <w:pPr>
              <w:pStyle w:val="TAL"/>
              <w:jc w:val="center"/>
              <w:rPr>
                <w:ins w:id="479" w:author="Intel - YY" w:date="2025-03-03T12:52:00Z"/>
              </w:rPr>
            </w:pPr>
            <w:ins w:id="480" w:author="Intel - YY" w:date="2025-03-03T12:52:00Z">
              <w:r w:rsidRPr="00F17505">
                <w:rPr>
                  <w:rFonts w:hint="eastAsia"/>
                  <w:lang w:eastAsia="zh-CN"/>
                </w:rPr>
                <w:t>T</w:t>
              </w:r>
            </w:ins>
          </w:p>
        </w:tc>
        <w:tc>
          <w:tcPr>
            <w:tcW w:w="1077" w:type="dxa"/>
            <w:tcMar>
              <w:top w:w="0" w:type="dxa"/>
              <w:left w:w="28" w:type="dxa"/>
              <w:bottom w:w="0" w:type="dxa"/>
              <w:right w:w="108" w:type="dxa"/>
            </w:tcMar>
          </w:tcPr>
          <w:p w14:paraId="48CACF8C" w14:textId="77777777" w:rsidR="00D7736A" w:rsidRPr="00F17505" w:rsidRDefault="00D7736A" w:rsidP="00523093">
            <w:pPr>
              <w:pStyle w:val="TAL"/>
              <w:jc w:val="center"/>
              <w:rPr>
                <w:ins w:id="481" w:author="Intel - YY" w:date="2025-03-03T12:52:00Z"/>
              </w:rPr>
            </w:pPr>
            <w:ins w:id="482" w:author="Intel - YY" w:date="2025-03-03T12:52:00Z">
              <w:r>
                <w:rPr>
                  <w:lang w:eastAsia="zh-CN"/>
                </w:rPr>
                <w:t>T</w:t>
              </w:r>
            </w:ins>
          </w:p>
        </w:tc>
        <w:tc>
          <w:tcPr>
            <w:tcW w:w="1117" w:type="dxa"/>
            <w:tcMar>
              <w:top w:w="0" w:type="dxa"/>
              <w:left w:w="28" w:type="dxa"/>
              <w:bottom w:w="0" w:type="dxa"/>
              <w:right w:w="108" w:type="dxa"/>
            </w:tcMar>
          </w:tcPr>
          <w:p w14:paraId="27890E85" w14:textId="77777777" w:rsidR="00D7736A" w:rsidRPr="00F17505" w:rsidRDefault="00D7736A" w:rsidP="00523093">
            <w:pPr>
              <w:pStyle w:val="TAL"/>
              <w:jc w:val="center"/>
              <w:rPr>
                <w:ins w:id="483" w:author="Intel - YY" w:date="2025-03-03T12:52:00Z"/>
                <w:lang w:eastAsia="zh-CN"/>
              </w:rPr>
            </w:pPr>
            <w:ins w:id="484" w:author="Intel - YY" w:date="2025-03-03T12:52:00Z">
              <w:r w:rsidRPr="00F17505">
                <w:rPr>
                  <w:rFonts w:hint="eastAsia"/>
                  <w:lang w:eastAsia="zh-CN"/>
                </w:rPr>
                <w:t>F</w:t>
              </w:r>
            </w:ins>
          </w:p>
        </w:tc>
        <w:tc>
          <w:tcPr>
            <w:tcW w:w="1237" w:type="dxa"/>
            <w:tcMar>
              <w:top w:w="0" w:type="dxa"/>
              <w:left w:w="28" w:type="dxa"/>
              <w:bottom w:w="0" w:type="dxa"/>
              <w:right w:w="108" w:type="dxa"/>
            </w:tcMar>
          </w:tcPr>
          <w:p w14:paraId="4FFEC3EE" w14:textId="77777777" w:rsidR="00D7736A" w:rsidRPr="00F17505" w:rsidRDefault="00D7736A" w:rsidP="00523093">
            <w:pPr>
              <w:pStyle w:val="TAL"/>
              <w:jc w:val="center"/>
              <w:rPr>
                <w:ins w:id="485" w:author="Intel - YY" w:date="2025-03-03T12:52:00Z"/>
                <w:lang w:eastAsia="zh-CN"/>
              </w:rPr>
            </w:pPr>
            <w:ins w:id="486" w:author="Intel - YY" w:date="2025-03-03T12:52:00Z">
              <w:r w:rsidRPr="00F17505">
                <w:rPr>
                  <w:rFonts w:hint="eastAsia"/>
                  <w:lang w:eastAsia="zh-CN"/>
                </w:rPr>
                <w:t>T</w:t>
              </w:r>
            </w:ins>
          </w:p>
        </w:tc>
      </w:tr>
    </w:tbl>
    <w:p w14:paraId="1287BC8D" w14:textId="77777777" w:rsidR="00D7736A" w:rsidRPr="00F17505" w:rsidRDefault="00D7736A" w:rsidP="00D7736A">
      <w:pPr>
        <w:rPr>
          <w:ins w:id="487" w:author="Intel - YY" w:date="2025-03-03T12:52:00Z"/>
        </w:rPr>
      </w:pPr>
    </w:p>
    <w:p w14:paraId="7C592B7C" w14:textId="77777777" w:rsidR="00D7736A" w:rsidRPr="00F17505" w:rsidRDefault="00D7736A" w:rsidP="00D7736A">
      <w:pPr>
        <w:pStyle w:val="Heading4"/>
        <w:rPr>
          <w:ins w:id="488" w:author="Intel - YY" w:date="2025-03-03T12:52:00Z"/>
        </w:rPr>
      </w:pPr>
      <w:ins w:id="489" w:author="Intel - YY" w:date="2025-03-03T12:52:00Z">
        <w:r w:rsidRPr="00F17505">
          <w:t>7.4.</w:t>
        </w:r>
        <w:r>
          <w:t>b</w:t>
        </w:r>
        <w:r w:rsidRPr="00F17505">
          <w:t>.3</w:t>
        </w:r>
        <w:r w:rsidRPr="00F17505">
          <w:tab/>
          <w:t>Attribute constraints</w:t>
        </w:r>
      </w:ins>
    </w:p>
    <w:p w14:paraId="03E63215" w14:textId="77777777" w:rsidR="00D7736A" w:rsidRPr="00F17505" w:rsidRDefault="00D7736A" w:rsidP="00D7736A">
      <w:pPr>
        <w:rPr>
          <w:ins w:id="490" w:author="Intel - YY" w:date="2025-03-03T12:52:00Z"/>
        </w:rPr>
      </w:pPr>
      <w:ins w:id="491" w:author="Intel - YY" w:date="2025-03-03T12:52:00Z">
        <w:r w:rsidRPr="00F17505">
          <w:t>None.</w:t>
        </w:r>
      </w:ins>
    </w:p>
    <w:p w14:paraId="311BF0D3" w14:textId="77777777" w:rsidR="00D7736A" w:rsidRPr="00F17505" w:rsidRDefault="00D7736A" w:rsidP="00D7736A">
      <w:pPr>
        <w:pStyle w:val="Heading4"/>
        <w:rPr>
          <w:ins w:id="492" w:author="Intel - YY" w:date="2025-03-03T12:52:00Z"/>
        </w:rPr>
      </w:pPr>
      <w:ins w:id="493" w:author="Intel - YY" w:date="2025-03-03T12:52:00Z">
        <w:r w:rsidRPr="00F17505">
          <w:t>7.4.</w:t>
        </w:r>
        <w:r>
          <w:t>b</w:t>
        </w:r>
        <w:r w:rsidRPr="00F17505">
          <w:t>.4</w:t>
        </w:r>
        <w:r w:rsidRPr="00F17505">
          <w:tab/>
          <w:t>Notifications</w:t>
        </w:r>
      </w:ins>
    </w:p>
    <w:p w14:paraId="17F2940A" w14:textId="77777777" w:rsidR="00D7736A" w:rsidRPr="00F17505" w:rsidRDefault="00D7736A" w:rsidP="00D7736A">
      <w:pPr>
        <w:rPr>
          <w:ins w:id="494" w:author="Intel - YY" w:date="2025-03-03T12:52:00Z"/>
        </w:rPr>
      </w:pPr>
      <w:ins w:id="495" w:author="Intel - YY" w:date="2025-03-03T12:52:00Z">
        <w:r w:rsidRPr="00F17505">
          <w:t xml:space="preserve">The notifications specified for the IOC using this </w:t>
        </w:r>
        <w:r w:rsidRPr="00F17505">
          <w:rPr>
            <w:lang w:eastAsia="zh-CN"/>
          </w:rPr>
          <w:t>&lt;&lt;dataType&gt;&gt; for its attribute(s), shall be applicable.</w:t>
        </w:r>
      </w:ins>
    </w:p>
    <w:p w14:paraId="4C9DA2FD" w14:textId="4C1B2667" w:rsidR="00B639C6" w:rsidRPr="00147F0D" w:rsidRDefault="00516232" w:rsidP="00516232">
      <w:pPr>
        <w:ind w:left="540" w:hanging="270"/>
        <w:rPr>
          <w:lang w:val="en-US"/>
        </w:rPr>
      </w:pPr>
      <w:del w:id="496" w:author="Intel - YYZ" w:date="2025-02-03T09:42:00Z">
        <w:r w:rsidDel="00DD2FB6">
          <w:fldChar w:fldCharType="begin"/>
        </w:r>
        <w:r w:rsidDel="00DD2FB6">
          <w:fldChar w:fldCharType="end"/>
        </w:r>
        <w:r w:rsidDel="00DD2FB6">
          <w:fldChar w:fldCharType="begin"/>
        </w:r>
        <w:r w:rsidDel="00DD2FB6">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A47799">
        <w:tc>
          <w:tcPr>
            <w:tcW w:w="9521" w:type="dxa"/>
            <w:shd w:val="clear" w:color="auto" w:fill="FFFFCC"/>
            <w:vAlign w:val="center"/>
          </w:tcPr>
          <w:p w14:paraId="3E682434" w14:textId="5A15064E" w:rsidR="009E738B" w:rsidRPr="00EB73C7" w:rsidRDefault="009E738B"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68DE073D" w14:textId="51898CF7" w:rsidR="00D7736A" w:rsidRPr="00F17505" w:rsidRDefault="00D7736A" w:rsidP="00D7736A">
      <w:pPr>
        <w:pStyle w:val="Heading3"/>
        <w:rPr>
          <w:ins w:id="497" w:author="Intel - YY" w:date="2025-03-03T12:52:00Z"/>
        </w:rPr>
      </w:pPr>
      <w:bookmarkStart w:id="498" w:name="_Toc106015908"/>
      <w:bookmarkStart w:id="499" w:name="_Toc106098547"/>
      <w:bookmarkStart w:id="500" w:name="_Toc188006778"/>
      <w:bookmarkStart w:id="501" w:name="MCCQCTEMPBM_00000157"/>
      <w:ins w:id="502" w:author="Intel - YY" w:date="2025-03-03T12:52:00Z">
        <w:r w:rsidRPr="00F17505">
          <w:t>7</w:t>
        </w:r>
        <w:r w:rsidRPr="008B2054">
          <w:rPr>
            <w:rFonts w:ascii="Courier New" w:hAnsi="Courier New" w:cs="Courier New"/>
          </w:rPr>
          <w:t>.4.</w:t>
        </w:r>
        <w:r>
          <w:rPr>
            <w:rFonts w:ascii="Courier New" w:hAnsi="Courier New" w:cs="Courier New"/>
          </w:rPr>
          <w:t>c</w:t>
        </w:r>
        <w:r w:rsidRPr="008B2054">
          <w:rPr>
            <w:rFonts w:ascii="Courier New" w:hAnsi="Courier New" w:cs="Courier New"/>
          </w:rPr>
          <w:tab/>
        </w:r>
        <w:r>
          <w:rPr>
            <w:rFonts w:ascii="Courier New" w:hAnsi="Courier New" w:cs="Courier New"/>
            <w:lang w:eastAsia="zh-CN"/>
          </w:rPr>
          <w:t>Attribute</w:t>
        </w:r>
      </w:ins>
      <w:ins w:id="503" w:author="Intel - YY" w:date="2025-05-08T08:30:00Z" w16du:dateUtc="2025-05-08T15:30:00Z">
        <w:r w:rsidR="00B760AD">
          <w:rPr>
            <w:rFonts w:ascii="Courier New" w:hAnsi="Courier New" w:cs="Courier New"/>
            <w:lang w:eastAsia="zh-CN"/>
          </w:rPr>
          <w:t>Value</w:t>
        </w:r>
      </w:ins>
      <w:ins w:id="504" w:author="Intel - YY" w:date="2025-03-03T12:52:00Z">
        <w:r>
          <w:rPr>
            <w:rFonts w:ascii="Courier New" w:hAnsi="Courier New" w:cs="Courier New"/>
            <w:lang w:eastAsia="zh-CN"/>
          </w:rPr>
          <w:t>Range</w:t>
        </w:r>
        <w:r w:rsidRPr="00F17505">
          <w:rPr>
            <w:rFonts w:ascii="Courier New" w:hAnsi="Courier New" w:cs="Courier New"/>
          </w:rPr>
          <w:t xml:space="preserve"> &lt;&lt;dataType&gt;&gt;</w:t>
        </w:r>
      </w:ins>
    </w:p>
    <w:p w14:paraId="28C8A0E7" w14:textId="77777777" w:rsidR="00D7736A" w:rsidRPr="00F17505" w:rsidRDefault="00D7736A" w:rsidP="00D7736A">
      <w:pPr>
        <w:pStyle w:val="Heading4"/>
        <w:rPr>
          <w:ins w:id="505" w:author="Intel - YY" w:date="2025-03-03T12:52:00Z"/>
        </w:rPr>
      </w:pPr>
      <w:ins w:id="506" w:author="Intel - YY" w:date="2025-03-03T12:52:00Z">
        <w:r w:rsidRPr="00F17505">
          <w:t>7.4.</w:t>
        </w:r>
        <w:r>
          <w:t>c</w:t>
        </w:r>
        <w:r w:rsidRPr="00F17505">
          <w:t>.1</w:t>
        </w:r>
        <w:r w:rsidRPr="00F17505">
          <w:tab/>
          <w:t>Definition</w:t>
        </w:r>
      </w:ins>
    </w:p>
    <w:p w14:paraId="33D18D6B" w14:textId="77777777" w:rsidR="00D7736A" w:rsidRPr="00F17505" w:rsidRDefault="00D7736A" w:rsidP="00D7736A">
      <w:pPr>
        <w:rPr>
          <w:ins w:id="507" w:author="Intel - YY" w:date="2025-03-03T12:52:00Z"/>
        </w:rPr>
      </w:pPr>
      <w:ins w:id="508" w:author="Intel - YY" w:date="2025-03-03T12:52:00Z">
        <w:r w:rsidRPr="00F17505">
          <w:t xml:space="preserve">This data type specifies the </w:t>
        </w:r>
        <w:r>
          <w:t>value range of the configuration parameters</w:t>
        </w:r>
        <w:r w:rsidRPr="00F17505">
          <w:t>.</w:t>
        </w:r>
      </w:ins>
    </w:p>
    <w:p w14:paraId="092B1100" w14:textId="77777777" w:rsidR="00D7736A" w:rsidRPr="00F17505" w:rsidRDefault="00D7736A" w:rsidP="00D7736A">
      <w:pPr>
        <w:pStyle w:val="Heading4"/>
        <w:rPr>
          <w:ins w:id="509" w:author="Intel - YY" w:date="2025-03-03T12:52:00Z"/>
        </w:rPr>
      </w:pPr>
      <w:ins w:id="510" w:author="Intel - YY" w:date="2025-03-03T12:52:00Z">
        <w:r w:rsidRPr="00F17505">
          <w:t>7.4.</w:t>
        </w:r>
        <w:r>
          <w:t>z</w:t>
        </w:r>
        <w:r w:rsidRPr="00F17505">
          <w:t>.2</w:t>
        </w:r>
        <w:r w:rsidRPr="00F17505">
          <w:tab/>
          <w:t>Attributes</w:t>
        </w:r>
      </w:ins>
    </w:p>
    <w:p w14:paraId="5437D948" w14:textId="77777777" w:rsidR="00D7736A" w:rsidRPr="00F17505" w:rsidRDefault="00D7736A" w:rsidP="00D7736A">
      <w:pPr>
        <w:pStyle w:val="TH"/>
        <w:rPr>
          <w:ins w:id="511" w:author="Intel - YY" w:date="2025-03-03T12:52:00Z"/>
        </w:rPr>
      </w:pPr>
      <w:ins w:id="512" w:author="Intel - YY" w:date="2025-03-03T12:52:00Z">
        <w:r w:rsidRPr="00F17505">
          <w:t>Table 7.4.</w:t>
        </w:r>
        <w:r>
          <w:t>c</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7736A" w:rsidRPr="00F17505" w14:paraId="288B3C2B" w14:textId="77777777" w:rsidTr="00523093">
        <w:trPr>
          <w:cantSplit/>
          <w:jc w:val="center"/>
          <w:ins w:id="513" w:author="Intel - YY" w:date="2025-03-03T12:52:00Z"/>
        </w:trPr>
        <w:tc>
          <w:tcPr>
            <w:tcW w:w="3241" w:type="dxa"/>
            <w:shd w:val="clear" w:color="auto" w:fill="E5E5E5"/>
            <w:tcMar>
              <w:top w:w="0" w:type="dxa"/>
              <w:left w:w="28" w:type="dxa"/>
              <w:bottom w:w="0" w:type="dxa"/>
              <w:right w:w="108" w:type="dxa"/>
            </w:tcMar>
            <w:hideMark/>
          </w:tcPr>
          <w:p w14:paraId="7D978667" w14:textId="77777777" w:rsidR="00D7736A" w:rsidRPr="00F17505" w:rsidRDefault="00D7736A" w:rsidP="00523093">
            <w:pPr>
              <w:pStyle w:val="TAH"/>
              <w:rPr>
                <w:ins w:id="514" w:author="Intel - YY" w:date="2025-03-03T12:52:00Z"/>
              </w:rPr>
            </w:pPr>
            <w:ins w:id="515" w:author="Intel - YY" w:date="2025-03-03T12:52:00Z">
              <w:r w:rsidRPr="00F17505">
                <w:t>Attribute name</w:t>
              </w:r>
            </w:ins>
          </w:p>
        </w:tc>
        <w:tc>
          <w:tcPr>
            <w:tcW w:w="1687" w:type="dxa"/>
            <w:shd w:val="clear" w:color="auto" w:fill="E5E5E5"/>
            <w:tcMar>
              <w:top w:w="0" w:type="dxa"/>
              <w:left w:w="28" w:type="dxa"/>
              <w:bottom w:w="0" w:type="dxa"/>
              <w:right w:w="108" w:type="dxa"/>
            </w:tcMar>
            <w:hideMark/>
          </w:tcPr>
          <w:p w14:paraId="390C2929" w14:textId="77777777" w:rsidR="00D7736A" w:rsidRPr="00F17505" w:rsidRDefault="00D7736A" w:rsidP="00523093">
            <w:pPr>
              <w:pStyle w:val="TAH"/>
              <w:rPr>
                <w:ins w:id="516" w:author="Intel - YY" w:date="2025-03-03T12:52:00Z"/>
              </w:rPr>
            </w:pPr>
            <w:ins w:id="517" w:author="Intel - YY" w:date="2025-03-03T12:52: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2293DA98" w14:textId="77777777" w:rsidR="00D7736A" w:rsidRPr="00F17505" w:rsidRDefault="00D7736A" w:rsidP="00523093">
            <w:pPr>
              <w:pStyle w:val="TAH"/>
              <w:rPr>
                <w:ins w:id="518" w:author="Intel - YY" w:date="2025-03-03T12:52:00Z"/>
              </w:rPr>
            </w:pPr>
            <w:ins w:id="519" w:author="Intel - YY" w:date="2025-03-03T12:52: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1D35C4C0" w14:textId="77777777" w:rsidR="00D7736A" w:rsidRPr="00F17505" w:rsidRDefault="00D7736A" w:rsidP="00523093">
            <w:pPr>
              <w:pStyle w:val="TAH"/>
              <w:rPr>
                <w:ins w:id="520" w:author="Intel - YY" w:date="2025-03-03T12:52:00Z"/>
              </w:rPr>
            </w:pPr>
            <w:ins w:id="521" w:author="Intel - YY" w:date="2025-03-03T12:52:00Z">
              <w:r w:rsidRPr="00F17505">
                <w:rPr>
                  <w:color w:val="000000"/>
                </w:rPr>
                <w:t>isWritable</w:t>
              </w:r>
            </w:ins>
          </w:p>
        </w:tc>
        <w:tc>
          <w:tcPr>
            <w:tcW w:w="1117" w:type="dxa"/>
            <w:shd w:val="clear" w:color="auto" w:fill="E5E5E5"/>
            <w:tcMar>
              <w:top w:w="0" w:type="dxa"/>
              <w:left w:w="28" w:type="dxa"/>
              <w:bottom w:w="0" w:type="dxa"/>
              <w:right w:w="108" w:type="dxa"/>
            </w:tcMar>
            <w:hideMark/>
          </w:tcPr>
          <w:p w14:paraId="32C9B0D3" w14:textId="77777777" w:rsidR="00D7736A" w:rsidRPr="00F17505" w:rsidRDefault="00D7736A" w:rsidP="00523093">
            <w:pPr>
              <w:pStyle w:val="TAH"/>
              <w:rPr>
                <w:ins w:id="522" w:author="Intel - YY" w:date="2025-03-03T12:52:00Z"/>
              </w:rPr>
            </w:pPr>
            <w:ins w:id="523" w:author="Intel - YY" w:date="2025-03-03T12:52:00Z">
              <w:r w:rsidRPr="00F17505">
                <w:rPr>
                  <w:color w:val="000000"/>
                </w:rPr>
                <w:t>isInvariant</w:t>
              </w:r>
            </w:ins>
          </w:p>
        </w:tc>
        <w:tc>
          <w:tcPr>
            <w:tcW w:w="1237" w:type="dxa"/>
            <w:shd w:val="clear" w:color="auto" w:fill="E5E5E5"/>
            <w:tcMar>
              <w:top w:w="0" w:type="dxa"/>
              <w:left w:w="28" w:type="dxa"/>
              <w:bottom w:w="0" w:type="dxa"/>
              <w:right w:w="108" w:type="dxa"/>
            </w:tcMar>
            <w:hideMark/>
          </w:tcPr>
          <w:p w14:paraId="7E915588" w14:textId="77777777" w:rsidR="00D7736A" w:rsidRPr="00F17505" w:rsidRDefault="00D7736A" w:rsidP="00523093">
            <w:pPr>
              <w:pStyle w:val="TAH"/>
              <w:rPr>
                <w:ins w:id="524" w:author="Intel - YY" w:date="2025-03-03T12:52:00Z"/>
              </w:rPr>
            </w:pPr>
            <w:ins w:id="525" w:author="Intel - YY" w:date="2025-03-03T12:52:00Z">
              <w:r w:rsidRPr="00F17505">
                <w:rPr>
                  <w:color w:val="000000"/>
                </w:rPr>
                <w:t>isNotifyable</w:t>
              </w:r>
            </w:ins>
          </w:p>
        </w:tc>
      </w:tr>
      <w:tr w:rsidR="00D7736A" w:rsidRPr="00F17505" w14:paraId="2620BD0B" w14:textId="77777777" w:rsidTr="00523093">
        <w:trPr>
          <w:cantSplit/>
          <w:jc w:val="center"/>
          <w:ins w:id="526" w:author="Intel - YY" w:date="2025-03-03T12:52:00Z"/>
        </w:trPr>
        <w:tc>
          <w:tcPr>
            <w:tcW w:w="3241" w:type="dxa"/>
            <w:tcMar>
              <w:top w:w="0" w:type="dxa"/>
              <w:left w:w="28" w:type="dxa"/>
              <w:bottom w:w="0" w:type="dxa"/>
              <w:right w:w="108" w:type="dxa"/>
            </w:tcMar>
          </w:tcPr>
          <w:p w14:paraId="008FF78B" w14:textId="77777777" w:rsidR="00D7736A" w:rsidRPr="00F17505" w:rsidRDefault="00D7736A" w:rsidP="00523093">
            <w:pPr>
              <w:pStyle w:val="TAL"/>
              <w:rPr>
                <w:ins w:id="527" w:author="Intel - YY" w:date="2025-03-03T12:52:00Z"/>
                <w:rFonts w:ascii="Courier New" w:hAnsi="Courier New" w:cs="Courier New"/>
                <w:lang w:eastAsia="zh-CN"/>
              </w:rPr>
            </w:pPr>
            <w:ins w:id="528" w:author="Intel - YY" w:date="2025-03-03T12:52:00Z">
              <w:r>
                <w:rPr>
                  <w:rFonts w:ascii="Courier New" w:hAnsi="Courier New" w:cs="Courier New"/>
                </w:rPr>
                <w:t>attributeName</w:t>
              </w:r>
            </w:ins>
          </w:p>
        </w:tc>
        <w:tc>
          <w:tcPr>
            <w:tcW w:w="1687" w:type="dxa"/>
            <w:tcMar>
              <w:top w:w="0" w:type="dxa"/>
              <w:left w:w="28" w:type="dxa"/>
              <w:bottom w:w="0" w:type="dxa"/>
              <w:right w:w="108" w:type="dxa"/>
            </w:tcMar>
          </w:tcPr>
          <w:p w14:paraId="2E1852A2" w14:textId="77777777" w:rsidR="00D7736A" w:rsidRPr="00F17505" w:rsidRDefault="00D7736A" w:rsidP="00523093">
            <w:pPr>
              <w:pStyle w:val="TAL"/>
              <w:jc w:val="center"/>
              <w:rPr>
                <w:ins w:id="529" w:author="Intel - YY" w:date="2025-03-03T12:52:00Z"/>
                <w:rFonts w:cs="Arial"/>
              </w:rPr>
            </w:pPr>
            <w:ins w:id="530" w:author="Intel - YY" w:date="2025-03-03T12:52:00Z">
              <w:r w:rsidRPr="00F17505">
                <w:t>M</w:t>
              </w:r>
            </w:ins>
          </w:p>
        </w:tc>
        <w:tc>
          <w:tcPr>
            <w:tcW w:w="1167" w:type="dxa"/>
            <w:tcMar>
              <w:top w:w="0" w:type="dxa"/>
              <w:left w:w="28" w:type="dxa"/>
              <w:bottom w:w="0" w:type="dxa"/>
              <w:right w:w="108" w:type="dxa"/>
            </w:tcMar>
          </w:tcPr>
          <w:p w14:paraId="7626E119" w14:textId="77777777" w:rsidR="00D7736A" w:rsidRPr="00F17505" w:rsidRDefault="00D7736A" w:rsidP="00523093">
            <w:pPr>
              <w:pStyle w:val="TAL"/>
              <w:jc w:val="center"/>
              <w:rPr>
                <w:ins w:id="531" w:author="Intel - YY" w:date="2025-03-03T12:52:00Z"/>
              </w:rPr>
            </w:pPr>
            <w:ins w:id="532" w:author="Intel - YY" w:date="2025-03-03T12:52:00Z">
              <w:r w:rsidRPr="00F17505">
                <w:t>T</w:t>
              </w:r>
            </w:ins>
          </w:p>
        </w:tc>
        <w:tc>
          <w:tcPr>
            <w:tcW w:w="1077" w:type="dxa"/>
            <w:tcMar>
              <w:top w:w="0" w:type="dxa"/>
              <w:left w:w="28" w:type="dxa"/>
              <w:bottom w:w="0" w:type="dxa"/>
              <w:right w:w="108" w:type="dxa"/>
            </w:tcMar>
          </w:tcPr>
          <w:p w14:paraId="4C967607" w14:textId="77777777" w:rsidR="00D7736A" w:rsidRPr="00F17505" w:rsidRDefault="00D7736A" w:rsidP="00523093">
            <w:pPr>
              <w:pStyle w:val="TAL"/>
              <w:jc w:val="center"/>
              <w:rPr>
                <w:ins w:id="533" w:author="Intel - YY" w:date="2025-03-03T12:52:00Z"/>
              </w:rPr>
            </w:pPr>
            <w:ins w:id="534" w:author="Intel - YY" w:date="2025-03-03T12:52:00Z">
              <w:r>
                <w:t>T</w:t>
              </w:r>
            </w:ins>
          </w:p>
        </w:tc>
        <w:tc>
          <w:tcPr>
            <w:tcW w:w="1117" w:type="dxa"/>
            <w:tcMar>
              <w:top w:w="0" w:type="dxa"/>
              <w:left w:w="28" w:type="dxa"/>
              <w:bottom w:w="0" w:type="dxa"/>
              <w:right w:w="108" w:type="dxa"/>
            </w:tcMar>
          </w:tcPr>
          <w:p w14:paraId="433AC907" w14:textId="77777777" w:rsidR="00D7736A" w:rsidRPr="00F17505" w:rsidRDefault="00D7736A" w:rsidP="00523093">
            <w:pPr>
              <w:pStyle w:val="TAL"/>
              <w:jc w:val="center"/>
              <w:rPr>
                <w:ins w:id="535" w:author="Intel - YY" w:date="2025-03-03T12:52:00Z"/>
              </w:rPr>
            </w:pPr>
            <w:ins w:id="536" w:author="Intel - YY" w:date="2025-03-03T12:52:00Z">
              <w:r w:rsidRPr="00F17505">
                <w:rPr>
                  <w:lang w:eastAsia="zh-CN"/>
                </w:rPr>
                <w:t>F</w:t>
              </w:r>
            </w:ins>
          </w:p>
        </w:tc>
        <w:tc>
          <w:tcPr>
            <w:tcW w:w="1237" w:type="dxa"/>
            <w:tcMar>
              <w:top w:w="0" w:type="dxa"/>
              <w:left w:w="28" w:type="dxa"/>
              <w:bottom w:w="0" w:type="dxa"/>
              <w:right w:w="108" w:type="dxa"/>
            </w:tcMar>
          </w:tcPr>
          <w:p w14:paraId="413EED41" w14:textId="77777777" w:rsidR="00D7736A" w:rsidRPr="00F17505" w:rsidRDefault="00D7736A" w:rsidP="00523093">
            <w:pPr>
              <w:pStyle w:val="TAL"/>
              <w:jc w:val="center"/>
              <w:rPr>
                <w:ins w:id="537" w:author="Intel - YY" w:date="2025-03-03T12:52:00Z"/>
              </w:rPr>
            </w:pPr>
            <w:ins w:id="538" w:author="Intel - YY" w:date="2025-03-03T12:52:00Z">
              <w:r w:rsidRPr="00F17505">
                <w:rPr>
                  <w:lang w:eastAsia="zh-CN"/>
                </w:rPr>
                <w:t>T</w:t>
              </w:r>
            </w:ins>
          </w:p>
        </w:tc>
      </w:tr>
      <w:tr w:rsidR="006A1BF1" w:rsidRPr="00F17505" w14:paraId="215BEE01" w14:textId="77777777" w:rsidTr="00523093">
        <w:trPr>
          <w:cantSplit/>
          <w:jc w:val="center"/>
          <w:ins w:id="539" w:author="Intel - YY" w:date="2025-03-03T12:52:00Z"/>
        </w:trPr>
        <w:tc>
          <w:tcPr>
            <w:tcW w:w="3241" w:type="dxa"/>
            <w:tcMar>
              <w:top w:w="0" w:type="dxa"/>
              <w:left w:w="28" w:type="dxa"/>
              <w:bottom w:w="0" w:type="dxa"/>
              <w:right w:w="108" w:type="dxa"/>
            </w:tcMar>
          </w:tcPr>
          <w:p w14:paraId="51010E16" w14:textId="785A07D8" w:rsidR="006A1BF1" w:rsidRPr="00F17505" w:rsidRDefault="006A1BF1" w:rsidP="006A1BF1">
            <w:pPr>
              <w:pStyle w:val="TAL"/>
              <w:rPr>
                <w:ins w:id="540" w:author="Intel - YY" w:date="2025-03-03T12:52:00Z"/>
                <w:rFonts w:ascii="Courier New" w:hAnsi="Courier New" w:cs="Courier New"/>
                <w:lang w:eastAsia="zh-CN"/>
              </w:rPr>
            </w:pPr>
            <w:ins w:id="541" w:author="Intel - YY" w:date="2025-05-08T08:36:00Z" w16du:dateUtc="2025-05-08T15:36:00Z">
              <w:r>
                <w:rPr>
                  <w:rFonts w:ascii="Courier New" w:hAnsi="Courier New" w:cs="Courier New"/>
                </w:rPr>
                <w:t>maximumValue</w:t>
              </w:r>
            </w:ins>
          </w:p>
        </w:tc>
        <w:tc>
          <w:tcPr>
            <w:tcW w:w="1687" w:type="dxa"/>
            <w:tcMar>
              <w:top w:w="0" w:type="dxa"/>
              <w:left w:w="28" w:type="dxa"/>
              <w:bottom w:w="0" w:type="dxa"/>
              <w:right w:w="108" w:type="dxa"/>
            </w:tcMar>
          </w:tcPr>
          <w:p w14:paraId="30863996" w14:textId="64F782A9" w:rsidR="006A1BF1" w:rsidRPr="00F17505" w:rsidRDefault="006A1BF1" w:rsidP="006A1BF1">
            <w:pPr>
              <w:pStyle w:val="TAL"/>
              <w:jc w:val="center"/>
              <w:rPr>
                <w:ins w:id="542" w:author="Intel - YY" w:date="2025-03-03T12:52:00Z"/>
              </w:rPr>
            </w:pPr>
            <w:ins w:id="543" w:author="Intel - YY" w:date="2025-05-08T08:36:00Z" w16du:dateUtc="2025-05-08T15:36:00Z">
              <w:r w:rsidRPr="00F17505">
                <w:t>M</w:t>
              </w:r>
            </w:ins>
          </w:p>
        </w:tc>
        <w:tc>
          <w:tcPr>
            <w:tcW w:w="1167" w:type="dxa"/>
            <w:tcMar>
              <w:top w:w="0" w:type="dxa"/>
              <w:left w:w="28" w:type="dxa"/>
              <w:bottom w:w="0" w:type="dxa"/>
              <w:right w:w="108" w:type="dxa"/>
            </w:tcMar>
          </w:tcPr>
          <w:p w14:paraId="285BEFEF" w14:textId="25DC6D56" w:rsidR="006A1BF1" w:rsidRPr="00F17505" w:rsidRDefault="006A1BF1" w:rsidP="006A1BF1">
            <w:pPr>
              <w:pStyle w:val="TAL"/>
              <w:jc w:val="center"/>
              <w:rPr>
                <w:ins w:id="544" w:author="Intel - YY" w:date="2025-03-03T12:52:00Z"/>
              </w:rPr>
            </w:pPr>
            <w:ins w:id="545" w:author="Intel - YY" w:date="2025-05-08T08:36:00Z" w16du:dateUtc="2025-05-08T15:36:00Z">
              <w:r w:rsidRPr="00F17505">
                <w:t>T</w:t>
              </w:r>
            </w:ins>
          </w:p>
        </w:tc>
        <w:tc>
          <w:tcPr>
            <w:tcW w:w="1077" w:type="dxa"/>
            <w:tcMar>
              <w:top w:w="0" w:type="dxa"/>
              <w:left w:w="28" w:type="dxa"/>
              <w:bottom w:w="0" w:type="dxa"/>
              <w:right w:w="108" w:type="dxa"/>
            </w:tcMar>
          </w:tcPr>
          <w:p w14:paraId="6A105F64" w14:textId="0C1F768A" w:rsidR="006A1BF1" w:rsidRPr="00F17505" w:rsidRDefault="006A1BF1" w:rsidP="006A1BF1">
            <w:pPr>
              <w:pStyle w:val="TAL"/>
              <w:jc w:val="center"/>
              <w:rPr>
                <w:ins w:id="546" w:author="Intel - YY" w:date="2025-03-03T12:52:00Z"/>
              </w:rPr>
            </w:pPr>
            <w:ins w:id="547" w:author="Intel - YY" w:date="2025-05-08T08:36:00Z" w16du:dateUtc="2025-05-08T15:36:00Z">
              <w:r>
                <w:t>T</w:t>
              </w:r>
            </w:ins>
          </w:p>
        </w:tc>
        <w:tc>
          <w:tcPr>
            <w:tcW w:w="1117" w:type="dxa"/>
            <w:tcMar>
              <w:top w:w="0" w:type="dxa"/>
              <w:left w:w="28" w:type="dxa"/>
              <w:bottom w:w="0" w:type="dxa"/>
              <w:right w:w="108" w:type="dxa"/>
            </w:tcMar>
          </w:tcPr>
          <w:p w14:paraId="112868AE" w14:textId="36E8CDE6" w:rsidR="006A1BF1" w:rsidRPr="00F17505" w:rsidRDefault="006A1BF1" w:rsidP="006A1BF1">
            <w:pPr>
              <w:pStyle w:val="TAL"/>
              <w:jc w:val="center"/>
              <w:rPr>
                <w:ins w:id="548" w:author="Intel - YY" w:date="2025-03-03T12:52:00Z"/>
                <w:lang w:eastAsia="zh-CN"/>
              </w:rPr>
            </w:pPr>
            <w:ins w:id="549" w:author="Intel - YY" w:date="2025-05-08T08:36:00Z" w16du:dateUtc="2025-05-08T15:36:00Z">
              <w:r w:rsidRPr="00F17505">
                <w:rPr>
                  <w:lang w:eastAsia="zh-CN"/>
                </w:rPr>
                <w:t>F</w:t>
              </w:r>
            </w:ins>
          </w:p>
        </w:tc>
        <w:tc>
          <w:tcPr>
            <w:tcW w:w="1237" w:type="dxa"/>
            <w:tcMar>
              <w:top w:w="0" w:type="dxa"/>
              <w:left w:w="28" w:type="dxa"/>
              <w:bottom w:w="0" w:type="dxa"/>
              <w:right w:w="108" w:type="dxa"/>
            </w:tcMar>
          </w:tcPr>
          <w:p w14:paraId="56449D85" w14:textId="71BEE77D" w:rsidR="006A1BF1" w:rsidRPr="00F17505" w:rsidRDefault="006A1BF1" w:rsidP="006A1BF1">
            <w:pPr>
              <w:pStyle w:val="TAL"/>
              <w:jc w:val="center"/>
              <w:rPr>
                <w:ins w:id="550" w:author="Intel - YY" w:date="2025-03-03T12:52:00Z"/>
                <w:lang w:eastAsia="zh-CN"/>
              </w:rPr>
            </w:pPr>
            <w:ins w:id="551" w:author="Intel - YY" w:date="2025-05-08T08:36:00Z" w16du:dateUtc="2025-05-08T15:36:00Z">
              <w:r w:rsidRPr="00F17505">
                <w:rPr>
                  <w:lang w:eastAsia="zh-CN"/>
                </w:rPr>
                <w:t>T</w:t>
              </w:r>
            </w:ins>
          </w:p>
        </w:tc>
      </w:tr>
      <w:tr w:rsidR="006A1BF1" w:rsidRPr="00F17505" w14:paraId="31946B80" w14:textId="77777777" w:rsidTr="00523093">
        <w:trPr>
          <w:cantSplit/>
          <w:jc w:val="center"/>
          <w:ins w:id="552" w:author="Intel - YY" w:date="2025-05-08T08:36:00Z"/>
        </w:trPr>
        <w:tc>
          <w:tcPr>
            <w:tcW w:w="3241" w:type="dxa"/>
            <w:tcMar>
              <w:top w:w="0" w:type="dxa"/>
              <w:left w:w="28" w:type="dxa"/>
              <w:bottom w:w="0" w:type="dxa"/>
              <w:right w:w="108" w:type="dxa"/>
            </w:tcMar>
          </w:tcPr>
          <w:p w14:paraId="4FC9E87B" w14:textId="43C3989A" w:rsidR="006A1BF1" w:rsidRDefault="006A1BF1" w:rsidP="006A1BF1">
            <w:pPr>
              <w:pStyle w:val="TAL"/>
              <w:rPr>
                <w:ins w:id="553" w:author="Intel - YY" w:date="2025-05-08T08:36:00Z" w16du:dateUtc="2025-05-08T15:36:00Z"/>
                <w:rFonts w:ascii="Courier New" w:hAnsi="Courier New" w:cs="Courier New"/>
                <w:lang w:eastAsia="zh-CN"/>
              </w:rPr>
            </w:pPr>
            <w:ins w:id="554" w:author="Intel - YY" w:date="2025-05-08T08:36:00Z" w16du:dateUtc="2025-05-08T15:36:00Z">
              <w:r>
                <w:rPr>
                  <w:rFonts w:ascii="Courier New" w:hAnsi="Courier New" w:cs="Courier New"/>
                  <w:lang w:eastAsia="zh-CN"/>
                </w:rPr>
                <w:t>minimumValue</w:t>
              </w:r>
            </w:ins>
          </w:p>
        </w:tc>
        <w:tc>
          <w:tcPr>
            <w:tcW w:w="1687" w:type="dxa"/>
            <w:tcMar>
              <w:top w:w="0" w:type="dxa"/>
              <w:left w:w="28" w:type="dxa"/>
              <w:bottom w:w="0" w:type="dxa"/>
              <w:right w:w="108" w:type="dxa"/>
            </w:tcMar>
          </w:tcPr>
          <w:p w14:paraId="0FE89DCA" w14:textId="41C21EE4" w:rsidR="006A1BF1" w:rsidRPr="00F17505" w:rsidRDefault="006A1BF1" w:rsidP="006A1BF1">
            <w:pPr>
              <w:pStyle w:val="TAL"/>
              <w:jc w:val="center"/>
              <w:rPr>
                <w:ins w:id="555" w:author="Intel - YY" w:date="2025-05-08T08:36:00Z" w16du:dateUtc="2025-05-08T15:36:00Z"/>
                <w:lang w:eastAsia="zh-CN"/>
              </w:rPr>
            </w:pPr>
            <w:ins w:id="556" w:author="Intel - YY" w:date="2025-05-08T08:36:00Z" w16du:dateUtc="2025-05-08T15:36:00Z">
              <w:r w:rsidRPr="00F17505">
                <w:rPr>
                  <w:rFonts w:hint="eastAsia"/>
                  <w:lang w:eastAsia="zh-CN"/>
                </w:rPr>
                <w:t>M</w:t>
              </w:r>
            </w:ins>
          </w:p>
        </w:tc>
        <w:tc>
          <w:tcPr>
            <w:tcW w:w="1167" w:type="dxa"/>
            <w:tcMar>
              <w:top w:w="0" w:type="dxa"/>
              <w:left w:w="28" w:type="dxa"/>
              <w:bottom w:w="0" w:type="dxa"/>
              <w:right w:w="108" w:type="dxa"/>
            </w:tcMar>
          </w:tcPr>
          <w:p w14:paraId="69F9FF75" w14:textId="4F27ED97" w:rsidR="006A1BF1" w:rsidRPr="00F17505" w:rsidRDefault="006A1BF1" w:rsidP="006A1BF1">
            <w:pPr>
              <w:pStyle w:val="TAL"/>
              <w:jc w:val="center"/>
              <w:rPr>
                <w:ins w:id="557" w:author="Intel - YY" w:date="2025-05-08T08:36:00Z" w16du:dateUtc="2025-05-08T15:36:00Z"/>
                <w:lang w:eastAsia="zh-CN"/>
              </w:rPr>
            </w:pPr>
            <w:ins w:id="558" w:author="Intel - YY" w:date="2025-05-08T08:36:00Z" w16du:dateUtc="2025-05-08T15:36:00Z">
              <w:r w:rsidRPr="00F17505">
                <w:rPr>
                  <w:rFonts w:hint="eastAsia"/>
                  <w:lang w:eastAsia="zh-CN"/>
                </w:rPr>
                <w:t>T</w:t>
              </w:r>
            </w:ins>
          </w:p>
        </w:tc>
        <w:tc>
          <w:tcPr>
            <w:tcW w:w="1077" w:type="dxa"/>
            <w:tcMar>
              <w:top w:w="0" w:type="dxa"/>
              <w:left w:w="28" w:type="dxa"/>
              <w:bottom w:w="0" w:type="dxa"/>
              <w:right w:w="108" w:type="dxa"/>
            </w:tcMar>
          </w:tcPr>
          <w:p w14:paraId="36CA2ABC" w14:textId="49D28EC0" w:rsidR="006A1BF1" w:rsidRDefault="006A1BF1" w:rsidP="006A1BF1">
            <w:pPr>
              <w:pStyle w:val="TAL"/>
              <w:jc w:val="center"/>
              <w:rPr>
                <w:ins w:id="559" w:author="Intel - YY" w:date="2025-05-08T08:36:00Z" w16du:dateUtc="2025-05-08T15:36:00Z"/>
                <w:lang w:eastAsia="zh-CN"/>
              </w:rPr>
            </w:pPr>
            <w:ins w:id="560" w:author="Intel - YY" w:date="2025-05-08T08:36:00Z" w16du:dateUtc="2025-05-08T15:36:00Z">
              <w:r>
                <w:rPr>
                  <w:lang w:eastAsia="zh-CN"/>
                </w:rPr>
                <w:t>T</w:t>
              </w:r>
            </w:ins>
          </w:p>
        </w:tc>
        <w:tc>
          <w:tcPr>
            <w:tcW w:w="1117" w:type="dxa"/>
            <w:tcMar>
              <w:top w:w="0" w:type="dxa"/>
              <w:left w:w="28" w:type="dxa"/>
              <w:bottom w:w="0" w:type="dxa"/>
              <w:right w:w="108" w:type="dxa"/>
            </w:tcMar>
          </w:tcPr>
          <w:p w14:paraId="04D6321C" w14:textId="2DBB2DDF" w:rsidR="006A1BF1" w:rsidRPr="00F17505" w:rsidRDefault="006A1BF1" w:rsidP="006A1BF1">
            <w:pPr>
              <w:pStyle w:val="TAL"/>
              <w:jc w:val="center"/>
              <w:rPr>
                <w:ins w:id="561" w:author="Intel - YY" w:date="2025-05-08T08:36:00Z" w16du:dateUtc="2025-05-08T15:36:00Z"/>
                <w:lang w:eastAsia="zh-CN"/>
              </w:rPr>
            </w:pPr>
            <w:ins w:id="562" w:author="Intel - YY" w:date="2025-05-08T08:36:00Z" w16du:dateUtc="2025-05-08T15:36:00Z">
              <w:r w:rsidRPr="00F17505">
                <w:rPr>
                  <w:rFonts w:hint="eastAsia"/>
                  <w:lang w:eastAsia="zh-CN"/>
                </w:rPr>
                <w:t>F</w:t>
              </w:r>
            </w:ins>
          </w:p>
        </w:tc>
        <w:tc>
          <w:tcPr>
            <w:tcW w:w="1237" w:type="dxa"/>
            <w:tcMar>
              <w:top w:w="0" w:type="dxa"/>
              <w:left w:w="28" w:type="dxa"/>
              <w:bottom w:w="0" w:type="dxa"/>
              <w:right w:w="108" w:type="dxa"/>
            </w:tcMar>
          </w:tcPr>
          <w:p w14:paraId="284D1E69" w14:textId="00DBA0DA" w:rsidR="006A1BF1" w:rsidRPr="00F17505" w:rsidRDefault="006A1BF1" w:rsidP="006A1BF1">
            <w:pPr>
              <w:pStyle w:val="TAL"/>
              <w:jc w:val="center"/>
              <w:rPr>
                <w:ins w:id="563" w:author="Intel - YY" w:date="2025-05-08T08:36:00Z" w16du:dateUtc="2025-05-08T15:36:00Z"/>
                <w:lang w:eastAsia="zh-CN"/>
              </w:rPr>
            </w:pPr>
            <w:ins w:id="564" w:author="Intel - YY" w:date="2025-05-08T08:36:00Z" w16du:dateUtc="2025-05-08T15:36:00Z">
              <w:r w:rsidRPr="00F17505">
                <w:rPr>
                  <w:rFonts w:hint="eastAsia"/>
                  <w:lang w:eastAsia="zh-CN"/>
                </w:rPr>
                <w:t>T</w:t>
              </w:r>
            </w:ins>
          </w:p>
        </w:tc>
      </w:tr>
    </w:tbl>
    <w:p w14:paraId="5EC66B69" w14:textId="77777777" w:rsidR="00D7736A" w:rsidRPr="00F17505" w:rsidRDefault="00D7736A" w:rsidP="00D7736A">
      <w:pPr>
        <w:rPr>
          <w:ins w:id="565" w:author="Intel - YY" w:date="2025-03-03T12:52:00Z"/>
        </w:rPr>
      </w:pPr>
    </w:p>
    <w:p w14:paraId="7D138D2F" w14:textId="77777777" w:rsidR="00D7736A" w:rsidRPr="00F17505" w:rsidRDefault="00D7736A" w:rsidP="00D7736A">
      <w:pPr>
        <w:pStyle w:val="Heading4"/>
        <w:rPr>
          <w:ins w:id="566" w:author="Intel - YY" w:date="2025-03-03T12:52:00Z"/>
        </w:rPr>
      </w:pPr>
      <w:ins w:id="567" w:author="Intel - YY" w:date="2025-03-03T12:52:00Z">
        <w:r w:rsidRPr="00F17505">
          <w:t>7.4.</w:t>
        </w:r>
        <w:r>
          <w:t>c</w:t>
        </w:r>
        <w:r w:rsidRPr="00F17505">
          <w:t>.3</w:t>
        </w:r>
        <w:r w:rsidRPr="00F17505">
          <w:tab/>
          <w:t>Attribute constraints</w:t>
        </w:r>
      </w:ins>
    </w:p>
    <w:p w14:paraId="721C2F72" w14:textId="77777777" w:rsidR="00D7736A" w:rsidRPr="00F17505" w:rsidRDefault="00D7736A" w:rsidP="00D7736A">
      <w:pPr>
        <w:rPr>
          <w:ins w:id="568" w:author="Intel - YY" w:date="2025-03-03T12:52:00Z"/>
        </w:rPr>
      </w:pPr>
      <w:ins w:id="569" w:author="Intel - YY" w:date="2025-03-03T12:52:00Z">
        <w:r w:rsidRPr="00F17505">
          <w:t>None.</w:t>
        </w:r>
      </w:ins>
    </w:p>
    <w:p w14:paraId="3E550D7E" w14:textId="77777777" w:rsidR="00D7736A" w:rsidRPr="00F17505" w:rsidRDefault="00D7736A" w:rsidP="00D7736A">
      <w:pPr>
        <w:pStyle w:val="Heading4"/>
        <w:rPr>
          <w:ins w:id="570" w:author="Intel - YY" w:date="2025-03-03T12:52:00Z"/>
        </w:rPr>
      </w:pPr>
      <w:ins w:id="571" w:author="Intel - YY" w:date="2025-03-03T12:52:00Z">
        <w:r w:rsidRPr="00F17505">
          <w:t>7.4.</w:t>
        </w:r>
        <w:r>
          <w:t>c</w:t>
        </w:r>
        <w:r w:rsidRPr="00F17505">
          <w:t>.4</w:t>
        </w:r>
        <w:r w:rsidRPr="00F17505">
          <w:tab/>
          <w:t>Notifications</w:t>
        </w:r>
      </w:ins>
    </w:p>
    <w:p w14:paraId="5FF375F6" w14:textId="77777777" w:rsidR="00D7736A" w:rsidRDefault="00D7736A" w:rsidP="00D7736A">
      <w:pPr>
        <w:rPr>
          <w:ins w:id="572" w:author="Intel - YY" w:date="2025-03-03T12:52:00Z"/>
          <w:lang w:eastAsia="zh-CN"/>
        </w:rPr>
      </w:pPr>
      <w:ins w:id="573" w:author="Intel - YY" w:date="2025-03-03T12:52:00Z">
        <w:r w:rsidRPr="00F17505">
          <w:t xml:space="preserve">The notifications specified for the IOC using this </w:t>
        </w:r>
        <w:r w:rsidRPr="00F17505">
          <w:rPr>
            <w:lang w:eastAsia="zh-CN"/>
          </w:rPr>
          <w:t>&lt;&lt;dataType&gt;&gt; for its attribute(s), shall be applicable.</w:t>
        </w:r>
      </w:ins>
    </w:p>
    <w:p w14:paraId="040855D3" w14:textId="77777777" w:rsidR="00FD6B1A" w:rsidRDefault="00FD6B1A" w:rsidP="008B205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6B1A" w:rsidRPr="00EB73C7" w14:paraId="457A9095" w14:textId="77777777" w:rsidTr="00523093">
        <w:tc>
          <w:tcPr>
            <w:tcW w:w="9521" w:type="dxa"/>
            <w:shd w:val="clear" w:color="auto" w:fill="FFFFCC"/>
            <w:vAlign w:val="center"/>
          </w:tcPr>
          <w:p w14:paraId="6B195263" w14:textId="77777777" w:rsidR="00FD6B1A" w:rsidRPr="00EB73C7" w:rsidRDefault="00FD6B1A" w:rsidP="00523093">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01BC6F18" w14:textId="6A051058" w:rsidR="001D6766" w:rsidRPr="00F17505" w:rsidRDefault="001D6766" w:rsidP="001D6766">
      <w:pPr>
        <w:pStyle w:val="Heading3"/>
      </w:pPr>
      <w:r w:rsidRPr="00F17505">
        <w:t>7.5.1</w:t>
      </w:r>
      <w:r w:rsidRPr="00F17505">
        <w:tab/>
        <w:t>Attribute properties</w:t>
      </w:r>
      <w:bookmarkEnd w:id="498"/>
      <w:bookmarkEnd w:id="499"/>
      <w:bookmarkEnd w:id="500"/>
    </w:p>
    <w:p w14:paraId="6CBA7685" w14:textId="12AA6718" w:rsidR="00DE4B93" w:rsidRPr="00F17505" w:rsidRDefault="001D6766" w:rsidP="00DE4B93">
      <w:pPr>
        <w:pStyle w:val="TH"/>
      </w:pPr>
      <w:bookmarkStart w:id="574" w:name="_CRTable7_5_11"/>
      <w:r w:rsidRPr="00F17505">
        <w:t xml:space="preserve">Table </w:t>
      </w:r>
      <w:bookmarkEnd w:id="574"/>
      <w:r w:rsidRPr="00F17505">
        <w:t>7.5.1-1</w:t>
      </w:r>
      <w:bookmarkEnd w:id="501"/>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4"/>
        <w:gridCol w:w="4252"/>
        <w:gridCol w:w="2254"/>
        <w:gridCol w:w="7"/>
        <w:gridCol w:w="33"/>
      </w:tblGrid>
      <w:tr w:rsidR="00DE4B93" w:rsidRPr="00F17505" w14:paraId="037E3E4E" w14:textId="77777777" w:rsidTr="006B44B0">
        <w:trPr>
          <w:gridAfter w:val="1"/>
          <w:wAfter w:w="33" w:type="dxa"/>
          <w:tblHeader/>
          <w:jc w:val="center"/>
        </w:trPr>
        <w:tc>
          <w:tcPr>
            <w:tcW w:w="3124" w:type="dxa"/>
            <w:shd w:val="clear" w:color="auto" w:fill="CCCCCC"/>
            <w:tcMar>
              <w:top w:w="0" w:type="dxa"/>
              <w:left w:w="28" w:type="dxa"/>
              <w:bottom w:w="0" w:type="dxa"/>
              <w:right w:w="28" w:type="dxa"/>
            </w:tcMar>
            <w:hideMark/>
          </w:tcPr>
          <w:p w14:paraId="4861C76C" w14:textId="77777777" w:rsidR="00DE4B93" w:rsidRPr="00F17505" w:rsidRDefault="00DE4B93" w:rsidP="00043F27">
            <w:pPr>
              <w:pStyle w:val="TAH"/>
            </w:pPr>
            <w:r w:rsidRPr="00F17505">
              <w:t>Attribute Name</w:t>
            </w:r>
          </w:p>
        </w:tc>
        <w:tc>
          <w:tcPr>
            <w:tcW w:w="4252" w:type="dxa"/>
            <w:shd w:val="clear" w:color="auto" w:fill="CCCCCC"/>
            <w:tcMar>
              <w:top w:w="0" w:type="dxa"/>
              <w:left w:w="28" w:type="dxa"/>
              <w:bottom w:w="0" w:type="dxa"/>
              <w:right w:w="28" w:type="dxa"/>
            </w:tcMar>
            <w:hideMark/>
          </w:tcPr>
          <w:p w14:paraId="6A2C64DB" w14:textId="77777777" w:rsidR="00DE4B93" w:rsidRPr="00F17505" w:rsidRDefault="00DE4B93" w:rsidP="00043F27">
            <w:pPr>
              <w:pStyle w:val="TAH"/>
            </w:pPr>
            <w:r w:rsidRPr="00F17505">
              <w:rPr>
                <w:color w:val="000000"/>
              </w:rPr>
              <w:t>Documentation and Allowed Values</w:t>
            </w:r>
          </w:p>
        </w:tc>
        <w:tc>
          <w:tcPr>
            <w:tcW w:w="2261" w:type="dxa"/>
            <w:gridSpan w:val="2"/>
            <w:shd w:val="clear" w:color="auto" w:fill="CCCCCC"/>
            <w:tcMar>
              <w:top w:w="0" w:type="dxa"/>
              <w:left w:w="28" w:type="dxa"/>
              <w:bottom w:w="0" w:type="dxa"/>
              <w:right w:w="28" w:type="dxa"/>
            </w:tcMar>
            <w:hideMark/>
          </w:tcPr>
          <w:p w14:paraId="4426119B" w14:textId="77777777" w:rsidR="00DE4B93" w:rsidRPr="00F17505" w:rsidRDefault="00DE4B93" w:rsidP="00043F27">
            <w:pPr>
              <w:pStyle w:val="TAH"/>
            </w:pPr>
            <w:r w:rsidRPr="00F17505">
              <w:rPr>
                <w:color w:val="000000"/>
              </w:rPr>
              <w:t>Properties</w:t>
            </w:r>
          </w:p>
        </w:tc>
      </w:tr>
      <w:tr w:rsidR="00DE4B93" w:rsidRPr="00F17505" w14:paraId="0BB8AAF9" w14:textId="77777777" w:rsidTr="006B44B0">
        <w:trPr>
          <w:gridAfter w:val="1"/>
          <w:wAfter w:w="33" w:type="dxa"/>
          <w:jc w:val="center"/>
        </w:trPr>
        <w:tc>
          <w:tcPr>
            <w:tcW w:w="3124" w:type="dxa"/>
            <w:tcMar>
              <w:top w:w="0" w:type="dxa"/>
              <w:left w:w="28" w:type="dxa"/>
              <w:bottom w:w="0" w:type="dxa"/>
              <w:right w:w="28" w:type="dxa"/>
            </w:tcMar>
          </w:tcPr>
          <w:p w14:paraId="1D28E565" w14:textId="77777777" w:rsidR="00DE4B93" w:rsidRPr="00F17505" w:rsidRDefault="00DE4B93" w:rsidP="00043F27">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44F509DD" w14:textId="77777777" w:rsidR="00DE4B93" w:rsidRPr="00F17505" w:rsidRDefault="00DE4B93" w:rsidP="00043F27">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078849A4" w14:textId="77777777" w:rsidR="00DE4B93" w:rsidRPr="00F17505" w:rsidRDefault="00DE4B93" w:rsidP="00043F27">
            <w:pPr>
              <w:pStyle w:val="TAL"/>
              <w:rPr>
                <w:rFonts w:cs="Arial"/>
                <w:szCs w:val="18"/>
              </w:rPr>
            </w:pPr>
            <w:r w:rsidRPr="00F17505">
              <w:rPr>
                <w:rFonts w:cs="Arial"/>
                <w:szCs w:val="18"/>
              </w:rPr>
              <w:t>It is unique in each MnS producer.</w:t>
            </w:r>
          </w:p>
          <w:p w14:paraId="127DD0B4" w14:textId="77777777" w:rsidR="00DE4B93" w:rsidRPr="00F17505" w:rsidRDefault="00DE4B93" w:rsidP="00043F27">
            <w:pPr>
              <w:pStyle w:val="TAL"/>
              <w:rPr>
                <w:rFonts w:cs="Arial"/>
                <w:szCs w:val="18"/>
              </w:rPr>
            </w:pPr>
          </w:p>
          <w:p w14:paraId="7FBC3EBC" w14:textId="77777777" w:rsidR="00DE4B93" w:rsidRPr="00F17505" w:rsidRDefault="00DE4B93" w:rsidP="00043F27">
            <w:pPr>
              <w:pStyle w:val="TAL"/>
              <w:rPr>
                <w:rFonts w:cs="Arial"/>
                <w:szCs w:val="18"/>
              </w:rPr>
            </w:pPr>
            <w:r w:rsidRPr="00F17505">
              <w:rPr>
                <w:color w:val="000000"/>
              </w:rPr>
              <w:t>allowedValues: N/A.</w:t>
            </w:r>
          </w:p>
        </w:tc>
        <w:tc>
          <w:tcPr>
            <w:tcW w:w="2261" w:type="dxa"/>
            <w:gridSpan w:val="2"/>
            <w:tcMar>
              <w:top w:w="0" w:type="dxa"/>
              <w:left w:w="28" w:type="dxa"/>
              <w:bottom w:w="0" w:type="dxa"/>
              <w:right w:w="28" w:type="dxa"/>
            </w:tcMar>
          </w:tcPr>
          <w:p w14:paraId="73BFBF1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type: String</w:t>
            </w:r>
          </w:p>
          <w:p w14:paraId="1E12948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49D890F3"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143DA3E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1BC69949"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F3455C" w14:textId="77777777" w:rsidR="00DE4B93" w:rsidRPr="00F17505" w:rsidRDefault="00DE4B93" w:rsidP="00043F27">
            <w:pPr>
              <w:pStyle w:val="TAL"/>
            </w:pPr>
            <w:r w:rsidRPr="00F17505">
              <w:rPr>
                <w:rFonts w:cs="Arial"/>
                <w:szCs w:val="18"/>
              </w:rPr>
              <w:t xml:space="preserve">isNullable: </w:t>
            </w:r>
            <w:r>
              <w:rPr>
                <w:rFonts w:cs="Arial"/>
                <w:szCs w:val="18"/>
              </w:rPr>
              <w:t>False</w:t>
            </w:r>
          </w:p>
        </w:tc>
      </w:tr>
      <w:tr w:rsidR="00DE4B93" w:rsidRPr="00F17505" w14:paraId="63A206D8" w14:textId="77777777" w:rsidTr="006B44B0">
        <w:trPr>
          <w:gridAfter w:val="1"/>
          <w:wAfter w:w="33" w:type="dxa"/>
          <w:jc w:val="center"/>
        </w:trPr>
        <w:tc>
          <w:tcPr>
            <w:tcW w:w="3124" w:type="dxa"/>
            <w:tcMar>
              <w:top w:w="0" w:type="dxa"/>
              <w:left w:w="28" w:type="dxa"/>
              <w:bottom w:w="0" w:type="dxa"/>
              <w:right w:w="28" w:type="dxa"/>
            </w:tcMar>
          </w:tcPr>
          <w:p w14:paraId="4683D00C"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49D14209" w14:textId="77777777" w:rsidR="00DE4B93" w:rsidRPr="00F17505" w:rsidRDefault="00DE4B93" w:rsidP="00043F27">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BDF3FC3" w14:textId="77777777" w:rsidR="00DE4B93" w:rsidRPr="00F17505" w:rsidRDefault="00DE4B93" w:rsidP="00043F27">
            <w:pPr>
              <w:pStyle w:val="TAL"/>
              <w:rPr>
                <w:lang w:eastAsia="zh-CN"/>
              </w:rPr>
            </w:pPr>
          </w:p>
          <w:p w14:paraId="3E9E1CA4" w14:textId="77777777" w:rsidR="00DE4B93" w:rsidRPr="00F17505" w:rsidRDefault="00DE4B93" w:rsidP="00043F27">
            <w:pPr>
              <w:pStyle w:val="TAL"/>
              <w:rPr>
                <w:color w:val="000000"/>
              </w:rPr>
            </w:pPr>
            <w:r w:rsidRPr="00F17505">
              <w:rPr>
                <w:color w:val="000000"/>
              </w:rPr>
              <w:t>allowedValues: N/A.</w:t>
            </w:r>
          </w:p>
        </w:tc>
        <w:tc>
          <w:tcPr>
            <w:tcW w:w="2261" w:type="dxa"/>
            <w:gridSpan w:val="2"/>
            <w:tcMar>
              <w:top w:w="0" w:type="dxa"/>
              <w:left w:w="28" w:type="dxa"/>
              <w:bottom w:w="0" w:type="dxa"/>
              <w:right w:w="28" w:type="dxa"/>
            </w:tcMar>
          </w:tcPr>
          <w:p w14:paraId="52BDA2B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type: String</w:t>
            </w:r>
          </w:p>
          <w:p w14:paraId="5017DF82"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w:t>
            </w:r>
          </w:p>
          <w:p w14:paraId="3EE64B54"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False</w:t>
            </w:r>
          </w:p>
          <w:p w14:paraId="23E4ABD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True</w:t>
            </w:r>
          </w:p>
          <w:p w14:paraId="16A0EDD0"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FF97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586CDAE7" w14:textId="77777777" w:rsidTr="006B44B0">
        <w:trPr>
          <w:gridAfter w:val="1"/>
          <w:wAfter w:w="33" w:type="dxa"/>
          <w:jc w:val="center"/>
        </w:trPr>
        <w:tc>
          <w:tcPr>
            <w:tcW w:w="3124" w:type="dxa"/>
            <w:tcMar>
              <w:top w:w="0" w:type="dxa"/>
              <w:left w:w="28" w:type="dxa"/>
              <w:bottom w:w="0" w:type="dxa"/>
              <w:right w:w="28" w:type="dxa"/>
            </w:tcMar>
          </w:tcPr>
          <w:p w14:paraId="59ED8AA6" w14:textId="77777777" w:rsidR="00DE4B93" w:rsidRPr="00F17505" w:rsidRDefault="00DE4B93" w:rsidP="00043F27">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08ECD7A7" w14:textId="77777777" w:rsidR="00DE4B93" w:rsidRPr="00F17505" w:rsidRDefault="00DE4B93" w:rsidP="00043F2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119D0E1" w14:textId="77777777" w:rsidR="00DE4B93" w:rsidRPr="00F17505" w:rsidRDefault="00DE4B93" w:rsidP="00043F27">
            <w:pPr>
              <w:pStyle w:val="TAL"/>
              <w:rPr>
                <w:lang w:eastAsia="zh-CN"/>
              </w:rPr>
            </w:pPr>
          </w:p>
          <w:p w14:paraId="566EE57C" w14:textId="77777777" w:rsidR="00DE4B93" w:rsidRPr="00F17505" w:rsidRDefault="00DE4B93" w:rsidP="00043F27">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gridSpan w:val="2"/>
            <w:tcMar>
              <w:top w:w="0" w:type="dxa"/>
              <w:left w:w="28" w:type="dxa"/>
              <w:bottom w:w="0" w:type="dxa"/>
              <w:right w:w="28" w:type="dxa"/>
            </w:tcMar>
          </w:tcPr>
          <w:p w14:paraId="7766A428"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37B47D3B"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22350D1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6843D7D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0DBD0F1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F84B48"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4FBB10AF" w14:textId="77777777" w:rsidTr="006B44B0">
        <w:trPr>
          <w:gridAfter w:val="1"/>
          <w:wAfter w:w="33" w:type="dxa"/>
          <w:jc w:val="center"/>
        </w:trPr>
        <w:tc>
          <w:tcPr>
            <w:tcW w:w="3124" w:type="dxa"/>
            <w:tcMar>
              <w:top w:w="0" w:type="dxa"/>
              <w:left w:w="28" w:type="dxa"/>
              <w:bottom w:w="0" w:type="dxa"/>
              <w:right w:w="28" w:type="dxa"/>
            </w:tcMar>
          </w:tcPr>
          <w:p w14:paraId="6316B046" w14:textId="77777777" w:rsidR="00DE4B93" w:rsidRPr="00D821B2" w:rsidRDefault="00DE4B93" w:rsidP="00043F27">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78755DE5" w14:textId="77777777" w:rsidR="00DE4B93" w:rsidRDefault="00DE4B93" w:rsidP="00043F27">
            <w:pPr>
              <w:pStyle w:val="TAL"/>
            </w:pPr>
            <w:r w:rsidRPr="00F17505">
              <w:t>It indicates the type of inference that the ML model</w:t>
            </w:r>
            <w:r>
              <w:t xml:space="preserve"> for MDA</w:t>
            </w:r>
            <w:r w:rsidRPr="00F17505">
              <w:t xml:space="preserve"> supports. </w:t>
            </w:r>
          </w:p>
          <w:p w14:paraId="49A00CAE" w14:textId="77777777" w:rsidR="00DE4B93" w:rsidRDefault="00DE4B93" w:rsidP="00043F27">
            <w:pPr>
              <w:pStyle w:val="TAL"/>
            </w:pPr>
          </w:p>
          <w:p w14:paraId="1C135E08" w14:textId="77777777" w:rsidR="00DE4B93" w:rsidRPr="00F17505" w:rsidRDefault="00DE4B93" w:rsidP="00043F27">
            <w:pPr>
              <w:pStyle w:val="TAL"/>
              <w:rPr>
                <w:lang w:eastAsia="zh-CN"/>
              </w:rPr>
            </w:pPr>
            <w:r>
              <w:rPr>
                <w:rFonts w:hint="eastAsia"/>
              </w:rPr>
              <w:t>T</w:t>
            </w:r>
            <w:r>
              <w:t>he detailed definition and corresponding allowed values for mDAType see TS 28.104 [2].</w:t>
            </w:r>
          </w:p>
        </w:tc>
        <w:tc>
          <w:tcPr>
            <w:tcW w:w="2261" w:type="dxa"/>
            <w:gridSpan w:val="2"/>
            <w:tcMar>
              <w:top w:w="0" w:type="dxa"/>
              <w:left w:w="28" w:type="dxa"/>
              <w:bottom w:w="0" w:type="dxa"/>
              <w:right w:w="28" w:type="dxa"/>
            </w:tcMar>
          </w:tcPr>
          <w:p w14:paraId="2E0B252F"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7C9E527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60CE89A1"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6E82BCA1"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288B4FD8"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82E5EB"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4BDA549F" w14:textId="77777777" w:rsidTr="006B44B0">
        <w:trPr>
          <w:gridAfter w:val="1"/>
          <w:wAfter w:w="33" w:type="dxa"/>
          <w:jc w:val="center"/>
        </w:trPr>
        <w:tc>
          <w:tcPr>
            <w:tcW w:w="3124" w:type="dxa"/>
            <w:tcMar>
              <w:top w:w="0" w:type="dxa"/>
              <w:left w:w="28" w:type="dxa"/>
              <w:bottom w:w="0" w:type="dxa"/>
              <w:right w:w="28" w:type="dxa"/>
            </w:tcMar>
          </w:tcPr>
          <w:p w14:paraId="567BD8C6" w14:textId="77777777" w:rsidR="00DE4B93" w:rsidRPr="00D821B2" w:rsidRDefault="00DE4B93" w:rsidP="00043F27">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6837FD8B" w14:textId="77777777" w:rsidR="00DE4B93" w:rsidRDefault="00DE4B93" w:rsidP="00043F27">
            <w:pPr>
              <w:pStyle w:val="TAL"/>
            </w:pPr>
            <w:r w:rsidRPr="00F17505">
              <w:t>It indicates the type of inference that the ML model</w:t>
            </w:r>
            <w:r>
              <w:t xml:space="preserve"> for NWDAF</w:t>
            </w:r>
            <w:r w:rsidRPr="00F17505">
              <w:t xml:space="preserve"> supports. </w:t>
            </w:r>
          </w:p>
          <w:p w14:paraId="4706A0A0" w14:textId="77777777" w:rsidR="00DE4B93" w:rsidRDefault="00DE4B93" w:rsidP="00043F27">
            <w:pPr>
              <w:pStyle w:val="TAL"/>
            </w:pPr>
          </w:p>
          <w:p w14:paraId="644CFFE0" w14:textId="77777777" w:rsidR="00DE4B93" w:rsidRPr="00F17505" w:rsidRDefault="00DE4B93" w:rsidP="00043F27">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790127D6" w14:textId="77777777" w:rsidR="00DE4B93" w:rsidRPr="00F17505" w:rsidRDefault="00DE4B93" w:rsidP="00043F27">
            <w:pPr>
              <w:pStyle w:val="TAL"/>
              <w:rPr>
                <w:lang w:eastAsia="zh-CN"/>
              </w:rPr>
            </w:pPr>
          </w:p>
        </w:tc>
        <w:tc>
          <w:tcPr>
            <w:tcW w:w="2261" w:type="dxa"/>
            <w:gridSpan w:val="2"/>
            <w:tcMar>
              <w:top w:w="0" w:type="dxa"/>
              <w:left w:w="28" w:type="dxa"/>
              <w:bottom w:w="0" w:type="dxa"/>
              <w:right w:w="28" w:type="dxa"/>
            </w:tcMar>
          </w:tcPr>
          <w:p w14:paraId="3C62396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1F41C7AB"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3995A00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3C28C2C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02C5E3E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C5D070"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3F000452" w14:textId="77777777" w:rsidTr="006B44B0">
        <w:trPr>
          <w:gridAfter w:val="1"/>
          <w:wAfter w:w="33" w:type="dxa"/>
          <w:jc w:val="center"/>
        </w:trPr>
        <w:tc>
          <w:tcPr>
            <w:tcW w:w="3124" w:type="dxa"/>
            <w:tcMar>
              <w:top w:w="0" w:type="dxa"/>
              <w:left w:w="28" w:type="dxa"/>
              <w:bottom w:w="0" w:type="dxa"/>
              <w:right w:w="28" w:type="dxa"/>
            </w:tcMar>
          </w:tcPr>
          <w:p w14:paraId="11ED32F4" w14:textId="77777777" w:rsidR="00DE4B93" w:rsidRPr="00D821B2" w:rsidRDefault="00DE4B93" w:rsidP="00043F27">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53C8704A" w14:textId="77777777" w:rsidR="00DE4B93" w:rsidRPr="00F17505" w:rsidRDefault="00DE4B93" w:rsidP="00043F27">
            <w:pPr>
              <w:pStyle w:val="TAL"/>
            </w:pPr>
            <w:r w:rsidRPr="00F17505">
              <w:t>It indicates the type of inference that the ML model</w:t>
            </w:r>
            <w:r>
              <w:t xml:space="preserve"> for NG-RAN</w:t>
            </w:r>
            <w:r w:rsidRPr="00F17505">
              <w:t xml:space="preserve"> supports. </w:t>
            </w:r>
          </w:p>
          <w:p w14:paraId="4B88A2D2" w14:textId="77777777" w:rsidR="00DE4B93" w:rsidRDefault="00DE4B93" w:rsidP="00043F27">
            <w:pPr>
              <w:pStyle w:val="TAL"/>
            </w:pPr>
          </w:p>
          <w:p w14:paraId="53DB2742" w14:textId="77777777" w:rsidR="00DE4B93" w:rsidRPr="00F17505" w:rsidRDefault="00DE4B93" w:rsidP="00043F27">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197DE812" w14:textId="77777777" w:rsidR="00DE4B93" w:rsidRPr="00F17505" w:rsidRDefault="00DE4B93" w:rsidP="00043F27">
            <w:pPr>
              <w:pStyle w:val="TAL"/>
              <w:rPr>
                <w:lang w:eastAsia="zh-CN"/>
              </w:rPr>
            </w:pPr>
          </w:p>
        </w:tc>
        <w:tc>
          <w:tcPr>
            <w:tcW w:w="2261" w:type="dxa"/>
            <w:gridSpan w:val="2"/>
            <w:tcMar>
              <w:top w:w="0" w:type="dxa"/>
              <w:left w:w="28" w:type="dxa"/>
              <w:bottom w:w="0" w:type="dxa"/>
              <w:right w:w="28" w:type="dxa"/>
            </w:tcMar>
          </w:tcPr>
          <w:p w14:paraId="0E3CACE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48C18311"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42CDEDA8"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71230EA2"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68F55D6D"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0E131D"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6F4006BD" w14:textId="77777777" w:rsidTr="006B44B0">
        <w:trPr>
          <w:gridAfter w:val="1"/>
          <w:wAfter w:w="33" w:type="dxa"/>
          <w:jc w:val="center"/>
        </w:trPr>
        <w:tc>
          <w:tcPr>
            <w:tcW w:w="3124" w:type="dxa"/>
            <w:tcMar>
              <w:top w:w="0" w:type="dxa"/>
              <w:left w:w="28" w:type="dxa"/>
              <w:bottom w:w="0" w:type="dxa"/>
              <w:right w:w="28" w:type="dxa"/>
            </w:tcMar>
          </w:tcPr>
          <w:p w14:paraId="7EB28DE2" w14:textId="77777777" w:rsidR="00DE4B93" w:rsidRPr="00D821B2" w:rsidRDefault="00DE4B93" w:rsidP="00043F27">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22FA1DF9" w14:textId="77777777" w:rsidR="00DE4B93" w:rsidRPr="00F17505" w:rsidRDefault="00DE4B93" w:rsidP="00043F27">
            <w:pPr>
              <w:pStyle w:val="TAL"/>
            </w:pPr>
            <w:r w:rsidRPr="00F17505">
              <w:t xml:space="preserve">It indicates the type of inference that </w:t>
            </w:r>
            <w:r>
              <w:t xml:space="preserve">is </w:t>
            </w:r>
            <w:r>
              <w:rPr>
                <w:color w:val="000000"/>
              </w:rPr>
              <w:t>vendor's specific extension.</w:t>
            </w:r>
          </w:p>
          <w:p w14:paraId="705CB17F" w14:textId="77777777" w:rsidR="00DE4B93" w:rsidRDefault="00DE4B93" w:rsidP="00043F27">
            <w:pPr>
              <w:pStyle w:val="TAL"/>
            </w:pPr>
          </w:p>
          <w:p w14:paraId="2F123F63" w14:textId="77777777" w:rsidR="00DE4B93" w:rsidRDefault="00DE4B93" w:rsidP="00043F27">
            <w:pPr>
              <w:pStyle w:val="TAL"/>
            </w:pPr>
          </w:p>
          <w:p w14:paraId="6A168251" w14:textId="77777777" w:rsidR="00DE4B93" w:rsidRPr="00F17505" w:rsidRDefault="00DE4B93" w:rsidP="00043F27">
            <w:pPr>
              <w:pStyle w:val="TAL"/>
              <w:rPr>
                <w:lang w:eastAsia="zh-CN"/>
              </w:rPr>
            </w:pPr>
            <w:r w:rsidRPr="00F17505">
              <w:rPr>
                <w:color w:val="000000"/>
              </w:rPr>
              <w:t>allowedValues: N/A.</w:t>
            </w:r>
          </w:p>
        </w:tc>
        <w:tc>
          <w:tcPr>
            <w:tcW w:w="2261" w:type="dxa"/>
            <w:gridSpan w:val="2"/>
            <w:tcMar>
              <w:top w:w="0" w:type="dxa"/>
              <w:left w:w="28" w:type="dxa"/>
              <w:bottom w:w="0" w:type="dxa"/>
              <w:right w:w="28" w:type="dxa"/>
            </w:tcMar>
          </w:tcPr>
          <w:p w14:paraId="7C9256F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51EE6A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5D841D1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305CD592"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747A1030"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CBEC9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546C341C" w14:textId="77777777" w:rsidTr="006B44B0">
        <w:trPr>
          <w:gridAfter w:val="1"/>
          <w:wAfter w:w="33" w:type="dxa"/>
          <w:jc w:val="center"/>
        </w:trPr>
        <w:tc>
          <w:tcPr>
            <w:tcW w:w="3124" w:type="dxa"/>
            <w:tcMar>
              <w:top w:w="0" w:type="dxa"/>
              <w:left w:w="28" w:type="dxa"/>
              <w:bottom w:w="0" w:type="dxa"/>
              <w:right w:w="28" w:type="dxa"/>
            </w:tcMar>
          </w:tcPr>
          <w:p w14:paraId="064F6F1C"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30662EC2" w14:textId="77777777" w:rsidR="00DE4B93" w:rsidRPr="00F17505" w:rsidRDefault="00DE4B93" w:rsidP="00043F27">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5B1C9B0C" w14:textId="77777777" w:rsidR="00DE4B93" w:rsidRPr="00F17505" w:rsidRDefault="00DE4B93" w:rsidP="00043F27">
            <w:pPr>
              <w:pStyle w:val="TAL"/>
              <w:rPr>
                <w:rFonts w:cs="Arial"/>
                <w:szCs w:val="18"/>
              </w:rPr>
            </w:pPr>
          </w:p>
          <w:p w14:paraId="7374FBA4" w14:textId="77777777" w:rsidR="00DE4B93" w:rsidRPr="00F17505" w:rsidRDefault="00DE4B93" w:rsidP="00043F27">
            <w:pPr>
              <w:pStyle w:val="TAL"/>
              <w:rPr>
                <w:color w:val="000000"/>
              </w:rPr>
            </w:pPr>
            <w:r w:rsidRPr="00F17505">
              <w:rPr>
                <w:color w:val="000000"/>
              </w:rPr>
              <w:t>allowedValues: N/A.</w:t>
            </w:r>
          </w:p>
          <w:p w14:paraId="69E6AC13" w14:textId="77777777" w:rsidR="00DE4B93" w:rsidRPr="00F17505" w:rsidRDefault="00DE4B93" w:rsidP="00043F27">
            <w:pPr>
              <w:pStyle w:val="TAL"/>
            </w:pPr>
          </w:p>
        </w:tc>
        <w:tc>
          <w:tcPr>
            <w:tcW w:w="2261" w:type="dxa"/>
            <w:gridSpan w:val="2"/>
            <w:tcMar>
              <w:top w:w="0" w:type="dxa"/>
              <w:left w:w="28" w:type="dxa"/>
              <w:bottom w:w="0" w:type="dxa"/>
              <w:right w:w="28" w:type="dxa"/>
            </w:tcMar>
          </w:tcPr>
          <w:p w14:paraId="51644B83"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type: String</w:t>
            </w:r>
          </w:p>
          <w:p w14:paraId="0FB1CF0A"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w:t>
            </w:r>
          </w:p>
          <w:p w14:paraId="33605C12"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False</w:t>
            </w:r>
          </w:p>
          <w:p w14:paraId="12B8E32D"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True</w:t>
            </w:r>
          </w:p>
          <w:p w14:paraId="59EFF782"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F71EF9"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19E3E969" w14:textId="77777777" w:rsidTr="006B44B0">
        <w:trPr>
          <w:gridAfter w:val="1"/>
          <w:wAfter w:w="33" w:type="dxa"/>
          <w:jc w:val="center"/>
        </w:trPr>
        <w:tc>
          <w:tcPr>
            <w:tcW w:w="3124" w:type="dxa"/>
            <w:tcMar>
              <w:top w:w="0" w:type="dxa"/>
              <w:left w:w="28" w:type="dxa"/>
              <w:bottom w:w="0" w:type="dxa"/>
              <w:right w:w="28" w:type="dxa"/>
            </w:tcMar>
          </w:tcPr>
          <w:p w14:paraId="56180776"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72E32C48" w14:textId="77777777" w:rsidR="00DE4B93" w:rsidRPr="00F17505" w:rsidRDefault="00DE4B93" w:rsidP="00043F27">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026AE03" w14:textId="77777777" w:rsidR="00DE4B93" w:rsidRPr="00F17505" w:rsidRDefault="00DE4B93" w:rsidP="00043F27">
            <w:pPr>
              <w:pStyle w:val="TAL"/>
              <w:rPr>
                <w:lang w:eastAsia="zh-CN"/>
              </w:rPr>
            </w:pPr>
          </w:p>
          <w:p w14:paraId="36EE5346" w14:textId="77777777" w:rsidR="00DE4B93" w:rsidRPr="00F17505" w:rsidRDefault="00DE4B93" w:rsidP="00043F27">
            <w:pPr>
              <w:pStyle w:val="TAL"/>
              <w:rPr>
                <w:lang w:eastAsia="zh-CN"/>
              </w:rPr>
            </w:pPr>
          </w:p>
        </w:tc>
        <w:tc>
          <w:tcPr>
            <w:tcW w:w="2261" w:type="dxa"/>
            <w:gridSpan w:val="2"/>
            <w:tcMar>
              <w:top w:w="0" w:type="dxa"/>
              <w:left w:w="28" w:type="dxa"/>
              <w:bottom w:w="0" w:type="dxa"/>
              <w:right w:w="28" w:type="dxa"/>
            </w:tcMar>
          </w:tcPr>
          <w:p w14:paraId="6FFD8862"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C65FD4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w:t>
            </w:r>
          </w:p>
          <w:p w14:paraId="1FB2795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False</w:t>
            </w:r>
          </w:p>
          <w:p w14:paraId="1CE6C64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True</w:t>
            </w:r>
          </w:p>
          <w:p w14:paraId="5C51049B"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2A8959"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528F7BAE" w14:textId="77777777" w:rsidTr="006B44B0">
        <w:trPr>
          <w:gridAfter w:val="1"/>
          <w:wAfter w:w="33" w:type="dxa"/>
          <w:jc w:val="center"/>
        </w:trPr>
        <w:tc>
          <w:tcPr>
            <w:tcW w:w="3124" w:type="dxa"/>
            <w:tcMar>
              <w:top w:w="0" w:type="dxa"/>
              <w:left w:w="28" w:type="dxa"/>
              <w:bottom w:w="0" w:type="dxa"/>
              <w:right w:w="28" w:type="dxa"/>
            </w:tcMar>
          </w:tcPr>
          <w:p w14:paraId="577E1EF6" w14:textId="77777777" w:rsidR="00DE4B93" w:rsidRPr="00F17505" w:rsidRDefault="00DE4B93" w:rsidP="00043F27">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C769797" w14:textId="77777777" w:rsidR="00DE4B93" w:rsidRPr="00F17505" w:rsidRDefault="00DE4B93" w:rsidP="00043F27">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0CA235A1" w14:textId="77777777" w:rsidR="00DE4B93" w:rsidRPr="00F17505" w:rsidRDefault="00DE4B93" w:rsidP="00043F27">
            <w:pPr>
              <w:pStyle w:val="TAL"/>
              <w:rPr>
                <w:lang w:eastAsia="zh-CN"/>
              </w:rPr>
            </w:pPr>
          </w:p>
          <w:p w14:paraId="45F016B0" w14:textId="77777777" w:rsidR="00DE4B93" w:rsidRPr="00F17505" w:rsidRDefault="00DE4B93" w:rsidP="00043F27">
            <w:pPr>
              <w:pStyle w:val="TAL"/>
            </w:pPr>
          </w:p>
        </w:tc>
        <w:tc>
          <w:tcPr>
            <w:tcW w:w="2261" w:type="dxa"/>
            <w:gridSpan w:val="2"/>
            <w:tcMar>
              <w:top w:w="0" w:type="dxa"/>
              <w:left w:w="28" w:type="dxa"/>
              <w:bottom w:w="0" w:type="dxa"/>
              <w:right w:w="28" w:type="dxa"/>
            </w:tcMar>
          </w:tcPr>
          <w:p w14:paraId="26A3366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E6BE14B"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AED11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C9826D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416C4AB"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883C7A9"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4E28049E" w14:textId="77777777" w:rsidTr="006B44B0">
        <w:trPr>
          <w:gridAfter w:val="1"/>
          <w:wAfter w:w="33" w:type="dxa"/>
          <w:jc w:val="center"/>
        </w:trPr>
        <w:tc>
          <w:tcPr>
            <w:tcW w:w="3124" w:type="dxa"/>
            <w:tcMar>
              <w:top w:w="0" w:type="dxa"/>
              <w:left w:w="28" w:type="dxa"/>
              <w:bottom w:w="0" w:type="dxa"/>
              <w:right w:w="28" w:type="dxa"/>
            </w:tcMar>
          </w:tcPr>
          <w:p w14:paraId="6588A185"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45A946F4" w14:textId="77777777" w:rsidR="00DE4B93" w:rsidRPr="00F17505" w:rsidRDefault="00DE4B93" w:rsidP="00043F27">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0A13DE1A" w14:textId="77777777" w:rsidR="00DE4B93" w:rsidRPr="00F17505" w:rsidRDefault="00DE4B93" w:rsidP="00043F27">
            <w:pPr>
              <w:pStyle w:val="TAL"/>
              <w:rPr>
                <w:lang w:eastAsia="zh-CN"/>
              </w:rPr>
            </w:pPr>
          </w:p>
          <w:p w14:paraId="373C4EA8" w14:textId="77777777" w:rsidR="00DE4B93" w:rsidRPr="00F17505" w:rsidRDefault="00DE4B93" w:rsidP="00043F27">
            <w:pPr>
              <w:pStyle w:val="TAL"/>
            </w:pPr>
          </w:p>
        </w:tc>
        <w:tc>
          <w:tcPr>
            <w:tcW w:w="2261" w:type="dxa"/>
            <w:gridSpan w:val="2"/>
            <w:tcMar>
              <w:top w:w="0" w:type="dxa"/>
              <w:left w:w="28" w:type="dxa"/>
              <w:bottom w:w="0" w:type="dxa"/>
              <w:right w:w="28" w:type="dxa"/>
            </w:tcMar>
          </w:tcPr>
          <w:p w14:paraId="1FA25A40"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26D0D3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1CA0A0CB"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59454CD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52A267D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768DBB"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429767CD" w14:textId="77777777" w:rsidTr="006B44B0">
        <w:trPr>
          <w:gridAfter w:val="1"/>
          <w:wAfter w:w="33" w:type="dxa"/>
          <w:jc w:val="center"/>
        </w:trPr>
        <w:tc>
          <w:tcPr>
            <w:tcW w:w="3124" w:type="dxa"/>
            <w:tcMar>
              <w:top w:w="0" w:type="dxa"/>
              <w:left w:w="28" w:type="dxa"/>
              <w:bottom w:w="0" w:type="dxa"/>
              <w:right w:w="28" w:type="dxa"/>
            </w:tcMar>
          </w:tcPr>
          <w:p w14:paraId="7045F863"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4756E9BF" w14:textId="77777777" w:rsidR="00DE4B93" w:rsidRPr="00F17505" w:rsidRDefault="00DE4B93" w:rsidP="00043F27">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6C5220EC" w14:textId="77777777" w:rsidR="00DE4B93" w:rsidRPr="00F17505" w:rsidRDefault="00DE4B93" w:rsidP="00043F27">
            <w:pPr>
              <w:pStyle w:val="TAL"/>
              <w:rPr>
                <w:lang w:eastAsia="zh-CN"/>
              </w:rPr>
            </w:pPr>
          </w:p>
          <w:p w14:paraId="25C5E417" w14:textId="77777777" w:rsidR="00DE4B93" w:rsidRPr="00F17505" w:rsidRDefault="00DE4B93" w:rsidP="00043F27">
            <w:pPr>
              <w:pStyle w:val="TAL"/>
            </w:pPr>
          </w:p>
        </w:tc>
        <w:tc>
          <w:tcPr>
            <w:tcW w:w="2261" w:type="dxa"/>
            <w:gridSpan w:val="2"/>
            <w:tcMar>
              <w:top w:w="0" w:type="dxa"/>
              <w:left w:w="28" w:type="dxa"/>
              <w:bottom w:w="0" w:type="dxa"/>
              <w:right w:w="28" w:type="dxa"/>
            </w:tcMar>
          </w:tcPr>
          <w:p w14:paraId="33CBFEA1"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3F429C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8F36F1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6DFA91B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40B5D03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016549"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E4B93" w:rsidRPr="00F17505" w14:paraId="53A11FDF" w14:textId="77777777" w:rsidTr="006B44B0">
        <w:trPr>
          <w:gridAfter w:val="1"/>
          <w:wAfter w:w="33" w:type="dxa"/>
          <w:jc w:val="center"/>
        </w:trPr>
        <w:tc>
          <w:tcPr>
            <w:tcW w:w="3124" w:type="dxa"/>
            <w:tcMar>
              <w:top w:w="0" w:type="dxa"/>
              <w:left w:w="28" w:type="dxa"/>
              <w:bottom w:w="0" w:type="dxa"/>
              <w:right w:w="28" w:type="dxa"/>
            </w:tcMar>
          </w:tcPr>
          <w:p w14:paraId="45760BD9" w14:textId="77777777" w:rsidR="00DE4B93" w:rsidRPr="00F17505" w:rsidRDefault="00DE4B93" w:rsidP="00043F27">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5CB15EA5" w14:textId="77777777" w:rsidR="00DE4B93" w:rsidRPr="00F17505" w:rsidRDefault="00DE4B93" w:rsidP="00043F27">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B88BF7A" w14:textId="77777777" w:rsidR="00DE4B93" w:rsidRDefault="00DE4B93" w:rsidP="00043F27">
            <w:pPr>
              <w:pStyle w:val="TAL"/>
            </w:pPr>
            <w:r w:rsidRPr="001B7E6D">
              <w:t>Essentially, this is a measure of degree of the convergence of the trained ML model.</w:t>
            </w:r>
          </w:p>
          <w:p w14:paraId="6826757F" w14:textId="77777777" w:rsidR="00DE4B93" w:rsidRPr="00F17505" w:rsidRDefault="00DE4B93" w:rsidP="00043F27">
            <w:pPr>
              <w:pStyle w:val="TAL"/>
            </w:pPr>
          </w:p>
          <w:p w14:paraId="26768299" w14:textId="77777777" w:rsidR="00DE4B93" w:rsidRPr="00F17505" w:rsidRDefault="00DE4B93" w:rsidP="00043F27">
            <w:pPr>
              <w:pStyle w:val="TAL"/>
            </w:pPr>
            <w:r w:rsidRPr="00F17505">
              <w:rPr>
                <w:color w:val="000000"/>
              </w:rPr>
              <w:t>allowedValues: { 0..100 }.</w:t>
            </w:r>
          </w:p>
        </w:tc>
        <w:tc>
          <w:tcPr>
            <w:tcW w:w="2261" w:type="dxa"/>
            <w:gridSpan w:val="2"/>
            <w:tcMar>
              <w:top w:w="0" w:type="dxa"/>
              <w:left w:w="28" w:type="dxa"/>
              <w:bottom w:w="0" w:type="dxa"/>
              <w:right w:w="28" w:type="dxa"/>
            </w:tcMar>
          </w:tcPr>
          <w:p w14:paraId="2B7CEBEB"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273630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4FAAB00D"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6230B8AA"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022938B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7167A0"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264085EF" w14:textId="77777777" w:rsidTr="006B44B0">
        <w:trPr>
          <w:gridAfter w:val="1"/>
          <w:wAfter w:w="33" w:type="dxa"/>
          <w:jc w:val="center"/>
        </w:trPr>
        <w:tc>
          <w:tcPr>
            <w:tcW w:w="3124" w:type="dxa"/>
            <w:tcMar>
              <w:top w:w="0" w:type="dxa"/>
              <w:left w:w="28" w:type="dxa"/>
              <w:bottom w:w="0" w:type="dxa"/>
              <w:right w:w="28" w:type="dxa"/>
            </w:tcMar>
          </w:tcPr>
          <w:p w14:paraId="67508812"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1780F97A" w14:textId="77777777" w:rsidR="00DE4B93" w:rsidRDefault="00DE4B93" w:rsidP="00043F27">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49EF761E" w14:textId="77777777" w:rsidR="00DE4B93" w:rsidRPr="00F17505" w:rsidRDefault="00DE4B93" w:rsidP="00043F27">
            <w:pPr>
              <w:pStyle w:val="TAL"/>
            </w:pPr>
            <w:r>
              <w:t>This attribute is the DN of a managed entity, otherwise, it is a String.</w:t>
            </w:r>
          </w:p>
        </w:tc>
        <w:tc>
          <w:tcPr>
            <w:tcW w:w="2261" w:type="dxa"/>
            <w:gridSpan w:val="2"/>
            <w:tcMar>
              <w:top w:w="0" w:type="dxa"/>
              <w:left w:w="28" w:type="dxa"/>
              <w:bottom w:w="0" w:type="dxa"/>
              <w:right w:w="28" w:type="dxa"/>
            </w:tcMar>
          </w:tcPr>
          <w:p w14:paraId="02932A9A"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62D61748"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4A480DF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494D4B72"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3554388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B091390"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0F3A5FDC" w14:textId="77777777" w:rsidTr="006B44B0">
        <w:trPr>
          <w:gridAfter w:val="1"/>
          <w:wAfter w:w="33" w:type="dxa"/>
          <w:jc w:val="center"/>
        </w:trPr>
        <w:tc>
          <w:tcPr>
            <w:tcW w:w="3124" w:type="dxa"/>
            <w:tcMar>
              <w:top w:w="0" w:type="dxa"/>
              <w:left w:w="28" w:type="dxa"/>
              <w:bottom w:w="0" w:type="dxa"/>
              <w:right w:w="28" w:type="dxa"/>
            </w:tcMar>
          </w:tcPr>
          <w:p w14:paraId="145ED6CD" w14:textId="77777777" w:rsidR="00DE4B93" w:rsidRPr="00F17505" w:rsidRDefault="00DE4B93" w:rsidP="00043F27">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5633A10" w14:textId="77777777" w:rsidR="00DE4B93" w:rsidRPr="00F17505" w:rsidRDefault="00DE4B93" w:rsidP="00043F27">
            <w:pPr>
              <w:pStyle w:val="TAL"/>
            </w:pPr>
            <w:r w:rsidRPr="00F17505">
              <w:t xml:space="preserve">It describes the status of a particular ML </w:t>
            </w:r>
            <w:r w:rsidRPr="00D821B2">
              <w:t xml:space="preserve">model </w:t>
            </w:r>
            <w:r w:rsidRPr="00F17505">
              <w:t>training request.</w:t>
            </w:r>
          </w:p>
          <w:p w14:paraId="1AB72526" w14:textId="77777777" w:rsidR="00DE4B93" w:rsidRPr="00F17505" w:rsidRDefault="00DE4B93" w:rsidP="00043F27">
            <w:pPr>
              <w:pStyle w:val="TAL"/>
            </w:pPr>
            <w:r w:rsidRPr="00F17505">
              <w:t>allowedValues: NOT_STARTED, IN_PROGRESS, CANCELLING, SUSPENDED, FINISHED, and CANCELLED.</w:t>
            </w:r>
          </w:p>
        </w:tc>
        <w:tc>
          <w:tcPr>
            <w:tcW w:w="2261" w:type="dxa"/>
            <w:gridSpan w:val="2"/>
            <w:tcMar>
              <w:top w:w="0" w:type="dxa"/>
              <w:left w:w="28" w:type="dxa"/>
              <w:bottom w:w="0" w:type="dxa"/>
              <w:right w:w="28" w:type="dxa"/>
            </w:tcMar>
          </w:tcPr>
          <w:p w14:paraId="7F18D228"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type: Enum</w:t>
            </w:r>
          </w:p>
          <w:p w14:paraId="764340F0"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0D1F337F"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01074FC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108D3BF3"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418FE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2F372C5B" w14:textId="77777777" w:rsidTr="006B44B0">
        <w:trPr>
          <w:gridAfter w:val="1"/>
          <w:wAfter w:w="33" w:type="dxa"/>
          <w:jc w:val="center"/>
        </w:trPr>
        <w:tc>
          <w:tcPr>
            <w:tcW w:w="3124" w:type="dxa"/>
            <w:tcMar>
              <w:top w:w="0" w:type="dxa"/>
              <w:left w:w="28" w:type="dxa"/>
              <w:bottom w:w="0" w:type="dxa"/>
              <w:right w:w="28" w:type="dxa"/>
            </w:tcMar>
          </w:tcPr>
          <w:p w14:paraId="4D7C28F7" w14:textId="77777777" w:rsidR="00DE4B93" w:rsidRPr="00F17505" w:rsidDel="00E62FB7" w:rsidRDefault="00DE4B93" w:rsidP="00043F27">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2F3C6A1B" w14:textId="77777777" w:rsidR="00DE4B93" w:rsidRPr="00F17505" w:rsidRDefault="00DE4B93" w:rsidP="00043F27">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BBF4BDA" w14:textId="77777777" w:rsidR="00DE4B93" w:rsidRPr="00F17505" w:rsidRDefault="00DE4B93" w:rsidP="00043F27">
            <w:pPr>
              <w:pStyle w:val="TAL"/>
              <w:rPr>
                <w:rFonts w:cs="Arial"/>
                <w:szCs w:val="18"/>
              </w:rPr>
            </w:pPr>
            <w:r w:rsidRPr="00F17505">
              <w:rPr>
                <w:rFonts w:cs="Arial"/>
                <w:szCs w:val="18"/>
              </w:rPr>
              <w:t>It is unique in each instantiated process in the MnS producer.</w:t>
            </w:r>
          </w:p>
          <w:p w14:paraId="34CDACF5" w14:textId="77777777" w:rsidR="00DE4B93" w:rsidRPr="00F17505" w:rsidRDefault="00DE4B93" w:rsidP="00043F27">
            <w:pPr>
              <w:pStyle w:val="TAL"/>
              <w:rPr>
                <w:rFonts w:cs="Arial"/>
                <w:szCs w:val="18"/>
              </w:rPr>
            </w:pPr>
          </w:p>
          <w:p w14:paraId="517106C6" w14:textId="77777777" w:rsidR="00DE4B93" w:rsidRPr="00F17505" w:rsidRDefault="00DE4B93" w:rsidP="00043F27">
            <w:pPr>
              <w:pStyle w:val="TAL"/>
            </w:pPr>
            <w:r w:rsidRPr="00F17505">
              <w:rPr>
                <w:color w:val="000000"/>
              </w:rPr>
              <w:t>allowedValues: N/A.</w:t>
            </w:r>
          </w:p>
        </w:tc>
        <w:tc>
          <w:tcPr>
            <w:tcW w:w="2261" w:type="dxa"/>
            <w:gridSpan w:val="2"/>
            <w:tcMar>
              <w:top w:w="0" w:type="dxa"/>
              <w:left w:w="28" w:type="dxa"/>
              <w:bottom w:w="0" w:type="dxa"/>
              <w:right w:w="28" w:type="dxa"/>
            </w:tcMar>
          </w:tcPr>
          <w:p w14:paraId="781DB69D"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type: String</w:t>
            </w:r>
          </w:p>
          <w:p w14:paraId="26F39953"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6A4DDB64"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47E68E2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72E84D8D"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F3FCD4"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551D0E4B" w14:textId="77777777" w:rsidTr="006B44B0">
        <w:trPr>
          <w:gridAfter w:val="1"/>
          <w:wAfter w:w="33" w:type="dxa"/>
          <w:jc w:val="center"/>
        </w:trPr>
        <w:tc>
          <w:tcPr>
            <w:tcW w:w="3124" w:type="dxa"/>
            <w:tcMar>
              <w:top w:w="0" w:type="dxa"/>
              <w:left w:w="28" w:type="dxa"/>
              <w:bottom w:w="0" w:type="dxa"/>
              <w:right w:w="28" w:type="dxa"/>
            </w:tcMar>
          </w:tcPr>
          <w:p w14:paraId="72AD62A4" w14:textId="77777777" w:rsidR="00DE4B93" w:rsidRPr="00F17505" w:rsidDel="00E62FB7" w:rsidRDefault="00DE4B93" w:rsidP="00043F27">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0AE27A4" w14:textId="77777777" w:rsidR="00DE4B93" w:rsidRPr="00F17505" w:rsidRDefault="00DE4B93" w:rsidP="00043F27">
            <w:pPr>
              <w:pStyle w:val="TAL"/>
            </w:pPr>
            <w:r w:rsidRPr="00F17505">
              <w:t>It indicates the priority of the training process.</w:t>
            </w:r>
          </w:p>
          <w:p w14:paraId="34336E02" w14:textId="77777777" w:rsidR="00DE4B93" w:rsidRPr="00F17505" w:rsidRDefault="00DE4B93" w:rsidP="00043F27">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34101BBE" w14:textId="77777777" w:rsidR="00DE4B93" w:rsidRPr="00F17505" w:rsidRDefault="00DE4B93" w:rsidP="00043F27">
            <w:pPr>
              <w:pStyle w:val="TAL"/>
            </w:pPr>
          </w:p>
          <w:p w14:paraId="69052545" w14:textId="77777777" w:rsidR="00DE4B93" w:rsidRPr="00F17505" w:rsidRDefault="00DE4B93" w:rsidP="00043F27">
            <w:pPr>
              <w:pStyle w:val="TAL"/>
            </w:pPr>
            <w:r w:rsidRPr="00F17505">
              <w:rPr>
                <w:color w:val="000000"/>
              </w:rPr>
              <w:t>allowedValues: { 0..</w:t>
            </w:r>
            <w:r w:rsidRPr="00F17505">
              <w:rPr>
                <w:lang w:eastAsia="zh-CN"/>
              </w:rPr>
              <w:t>65535</w:t>
            </w:r>
            <w:r w:rsidRPr="00F17505">
              <w:rPr>
                <w:color w:val="000000"/>
              </w:rPr>
              <w:t xml:space="preserve"> }.</w:t>
            </w:r>
          </w:p>
        </w:tc>
        <w:tc>
          <w:tcPr>
            <w:tcW w:w="2261" w:type="dxa"/>
            <w:gridSpan w:val="2"/>
            <w:tcMar>
              <w:top w:w="0" w:type="dxa"/>
              <w:left w:w="28" w:type="dxa"/>
              <w:bottom w:w="0" w:type="dxa"/>
              <w:right w:w="28" w:type="dxa"/>
            </w:tcMar>
          </w:tcPr>
          <w:p w14:paraId="0573B714"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43431E62"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00F15E3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46B7F178"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19B756BF"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987ADA3"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471E139D" w14:textId="77777777" w:rsidTr="006B44B0">
        <w:trPr>
          <w:gridAfter w:val="1"/>
          <w:wAfter w:w="33" w:type="dxa"/>
          <w:jc w:val="center"/>
        </w:trPr>
        <w:tc>
          <w:tcPr>
            <w:tcW w:w="3124" w:type="dxa"/>
            <w:tcMar>
              <w:top w:w="0" w:type="dxa"/>
              <w:left w:w="28" w:type="dxa"/>
              <w:bottom w:w="0" w:type="dxa"/>
              <w:right w:w="28" w:type="dxa"/>
            </w:tcMar>
          </w:tcPr>
          <w:p w14:paraId="56BA4968" w14:textId="77777777" w:rsidR="00DE4B93" w:rsidRPr="00F17505" w:rsidDel="00E62FB7" w:rsidRDefault="00DE4B93" w:rsidP="00043F27">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439F05C7" w14:textId="77777777" w:rsidR="00DE4B93" w:rsidRDefault="00DE4B93" w:rsidP="00043F27">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6AD8BD1" w14:textId="77777777" w:rsidR="00DE4B93" w:rsidRPr="00F17505" w:rsidRDefault="00DE4B93" w:rsidP="00043F27">
            <w:pPr>
              <w:pStyle w:val="TAL"/>
            </w:pPr>
          </w:p>
          <w:p w14:paraId="0AD9B9AE" w14:textId="77777777" w:rsidR="00DE4B93" w:rsidRPr="00F17505" w:rsidRDefault="00DE4B93" w:rsidP="00043F27">
            <w:pPr>
              <w:pStyle w:val="TAL"/>
            </w:pPr>
            <w:r w:rsidRPr="00F17505">
              <w:t xml:space="preserve">allowedValues: </w:t>
            </w:r>
            <w:r w:rsidRPr="00EB7438">
              <w:t>N/A</w:t>
            </w:r>
            <w:r w:rsidRPr="00F17505">
              <w:t>.</w:t>
            </w:r>
          </w:p>
        </w:tc>
        <w:tc>
          <w:tcPr>
            <w:tcW w:w="2261" w:type="dxa"/>
            <w:gridSpan w:val="2"/>
            <w:tcMar>
              <w:top w:w="0" w:type="dxa"/>
              <w:left w:w="28" w:type="dxa"/>
              <w:bottom w:w="0" w:type="dxa"/>
              <w:right w:w="28" w:type="dxa"/>
            </w:tcMar>
          </w:tcPr>
          <w:p w14:paraId="5DB4F923" w14:textId="77777777" w:rsidR="00DE4B93" w:rsidRPr="00F17505" w:rsidRDefault="00DE4B93" w:rsidP="00043F27">
            <w:pPr>
              <w:contextualSpacing/>
            </w:pPr>
            <w:r w:rsidRPr="00F17505">
              <w:t xml:space="preserve">type: </w:t>
            </w:r>
            <w:r>
              <w:t>String</w:t>
            </w:r>
          </w:p>
          <w:p w14:paraId="02C6A503" w14:textId="77777777" w:rsidR="00DE4B93" w:rsidRPr="00F17505" w:rsidRDefault="00DE4B93" w:rsidP="00043F27">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9B509C8"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5144FF2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5EFD15D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3BCC6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781E755F" w14:textId="77777777" w:rsidTr="006B44B0">
        <w:trPr>
          <w:gridAfter w:val="1"/>
          <w:wAfter w:w="33" w:type="dxa"/>
          <w:jc w:val="center"/>
        </w:trPr>
        <w:tc>
          <w:tcPr>
            <w:tcW w:w="3124" w:type="dxa"/>
            <w:tcMar>
              <w:top w:w="0" w:type="dxa"/>
              <w:left w:w="28" w:type="dxa"/>
              <w:bottom w:w="0" w:type="dxa"/>
              <w:right w:w="28" w:type="dxa"/>
            </w:tcMar>
          </w:tcPr>
          <w:p w14:paraId="67E359B4"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17F54F45" w14:textId="77777777" w:rsidR="00DE4B93" w:rsidRPr="00F17505" w:rsidRDefault="00DE4B93" w:rsidP="00043F27">
            <w:pPr>
              <w:pStyle w:val="TAL"/>
            </w:pPr>
            <w:r w:rsidRPr="00F17505">
              <w:t>It indicates the status of the process.</w:t>
            </w:r>
          </w:p>
          <w:p w14:paraId="38EECDBA" w14:textId="77777777" w:rsidR="00DE4B93" w:rsidRPr="00F17505" w:rsidRDefault="00DE4B93" w:rsidP="00043F27">
            <w:pPr>
              <w:pStyle w:val="TAL"/>
            </w:pPr>
          </w:p>
          <w:p w14:paraId="3C57333C" w14:textId="77777777" w:rsidR="00DE4B93" w:rsidRPr="00F17505" w:rsidRDefault="00DE4B93" w:rsidP="00043F27">
            <w:pPr>
              <w:pStyle w:val="TAL"/>
            </w:pPr>
            <w:r w:rsidRPr="00F17505">
              <w:rPr>
                <w:color w:val="000000"/>
              </w:rPr>
              <w:t>allowedValues: N/A.</w:t>
            </w:r>
          </w:p>
        </w:tc>
        <w:tc>
          <w:tcPr>
            <w:tcW w:w="2261" w:type="dxa"/>
            <w:gridSpan w:val="2"/>
            <w:tcMar>
              <w:top w:w="0" w:type="dxa"/>
              <w:left w:w="28" w:type="dxa"/>
              <w:bottom w:w="0" w:type="dxa"/>
              <w:right w:w="28" w:type="dxa"/>
            </w:tcMar>
          </w:tcPr>
          <w:p w14:paraId="78555664"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7CE0331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4015B1E2"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1B55F68F"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4BE07C0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03F01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3C4CAAB0" w14:textId="77777777" w:rsidTr="006B44B0">
        <w:trPr>
          <w:gridAfter w:val="1"/>
          <w:wAfter w:w="33" w:type="dxa"/>
          <w:jc w:val="center"/>
        </w:trPr>
        <w:tc>
          <w:tcPr>
            <w:tcW w:w="3124" w:type="dxa"/>
            <w:tcMar>
              <w:top w:w="0" w:type="dxa"/>
              <w:left w:w="28" w:type="dxa"/>
              <w:bottom w:w="0" w:type="dxa"/>
              <w:right w:w="28" w:type="dxa"/>
            </w:tcMar>
          </w:tcPr>
          <w:p w14:paraId="4389C79B" w14:textId="77777777" w:rsidR="00DE4B93" w:rsidRPr="00F17505" w:rsidRDefault="00DE4B93" w:rsidP="00043F27">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17BB5629" w14:textId="77777777" w:rsidR="00DE4B93" w:rsidRPr="00F17505" w:rsidRDefault="00DE4B93" w:rsidP="00043F27">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08E51600" w14:textId="77777777" w:rsidR="00DE4B93" w:rsidRPr="00D821B2" w:rsidRDefault="00DE4B93" w:rsidP="00043F27">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5789ACD4" w14:textId="77777777" w:rsidR="00DE4B93" w:rsidRPr="00D821B2" w:rsidRDefault="00DE4B93" w:rsidP="00043F27">
            <w:pPr>
              <w:keepNext/>
              <w:keepLines/>
              <w:spacing w:after="0"/>
              <w:rPr>
                <w:rFonts w:ascii="Arial" w:hAnsi="Arial"/>
                <w:sz w:val="18"/>
              </w:rPr>
            </w:pPr>
          </w:p>
          <w:p w14:paraId="57B82F02" w14:textId="77777777" w:rsidR="00DE4B93" w:rsidRPr="00F17505" w:rsidRDefault="00DE4B93" w:rsidP="00043F27">
            <w:pPr>
              <w:pStyle w:val="TAL"/>
            </w:pPr>
            <w:r w:rsidRPr="00D821B2">
              <w:t>allowedValues: TRUE, FALSE.</w:t>
            </w:r>
          </w:p>
        </w:tc>
        <w:tc>
          <w:tcPr>
            <w:tcW w:w="2261" w:type="dxa"/>
            <w:gridSpan w:val="2"/>
            <w:tcMar>
              <w:top w:w="0" w:type="dxa"/>
              <w:left w:w="28" w:type="dxa"/>
              <w:bottom w:w="0" w:type="dxa"/>
              <w:right w:w="28" w:type="dxa"/>
            </w:tcMar>
          </w:tcPr>
          <w:p w14:paraId="4FF05271" w14:textId="77777777" w:rsidR="00DE4B93" w:rsidRPr="00D821B2" w:rsidRDefault="00DE4B93" w:rsidP="00043F27">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1979669" w14:textId="77777777" w:rsidR="00DE4B93" w:rsidRPr="00D821B2" w:rsidRDefault="00DE4B93" w:rsidP="00043F27">
            <w:pPr>
              <w:spacing w:after="0"/>
              <w:rPr>
                <w:rFonts w:ascii="Arial" w:hAnsi="Arial" w:cs="Arial"/>
                <w:sz w:val="18"/>
                <w:szCs w:val="18"/>
              </w:rPr>
            </w:pPr>
            <w:r w:rsidRPr="00D821B2">
              <w:rPr>
                <w:rFonts w:ascii="Arial" w:hAnsi="Arial" w:cs="Arial"/>
                <w:sz w:val="18"/>
                <w:szCs w:val="18"/>
              </w:rPr>
              <w:t>multiplicity: 0..1</w:t>
            </w:r>
          </w:p>
          <w:p w14:paraId="3F72206C" w14:textId="77777777" w:rsidR="00DE4B93" w:rsidRPr="00D821B2" w:rsidRDefault="00DE4B93" w:rsidP="00043F27">
            <w:pPr>
              <w:spacing w:after="0"/>
              <w:rPr>
                <w:rFonts w:ascii="Arial" w:hAnsi="Arial" w:cs="Arial"/>
                <w:sz w:val="18"/>
                <w:szCs w:val="18"/>
              </w:rPr>
            </w:pPr>
            <w:r w:rsidRPr="00D821B2">
              <w:rPr>
                <w:rFonts w:ascii="Arial" w:hAnsi="Arial" w:cs="Arial"/>
                <w:sz w:val="18"/>
                <w:szCs w:val="18"/>
              </w:rPr>
              <w:t>isOrdered: N/A</w:t>
            </w:r>
          </w:p>
          <w:p w14:paraId="1852A6C1" w14:textId="77777777" w:rsidR="00DE4B93" w:rsidRPr="00D821B2" w:rsidRDefault="00DE4B93" w:rsidP="00043F27">
            <w:pPr>
              <w:spacing w:after="0"/>
              <w:rPr>
                <w:rFonts w:ascii="Arial" w:hAnsi="Arial" w:cs="Arial"/>
                <w:sz w:val="18"/>
                <w:szCs w:val="18"/>
              </w:rPr>
            </w:pPr>
            <w:r w:rsidRPr="00D821B2">
              <w:rPr>
                <w:rFonts w:ascii="Arial" w:hAnsi="Arial" w:cs="Arial"/>
                <w:sz w:val="18"/>
                <w:szCs w:val="18"/>
              </w:rPr>
              <w:t>isUnique: N/A</w:t>
            </w:r>
          </w:p>
          <w:p w14:paraId="35D3F396" w14:textId="77777777" w:rsidR="00DE4B93" w:rsidRPr="00D821B2" w:rsidRDefault="00DE4B93" w:rsidP="00043F27">
            <w:pPr>
              <w:spacing w:after="0"/>
              <w:rPr>
                <w:rFonts w:ascii="Arial" w:hAnsi="Arial" w:cs="Arial"/>
                <w:sz w:val="18"/>
                <w:szCs w:val="18"/>
              </w:rPr>
            </w:pPr>
            <w:r w:rsidRPr="00D821B2">
              <w:rPr>
                <w:rFonts w:ascii="Arial" w:hAnsi="Arial" w:cs="Arial"/>
                <w:sz w:val="18"/>
                <w:szCs w:val="18"/>
              </w:rPr>
              <w:t>defaultValue: FALSE</w:t>
            </w:r>
          </w:p>
          <w:p w14:paraId="1F34812F" w14:textId="77777777" w:rsidR="00DE4B93" w:rsidRPr="00F17505" w:rsidRDefault="00DE4B93" w:rsidP="00043F27">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DE4B93" w:rsidRPr="00F17505" w14:paraId="3285FC67" w14:textId="77777777" w:rsidTr="006B44B0">
        <w:trPr>
          <w:gridAfter w:val="1"/>
          <w:wAfter w:w="33" w:type="dxa"/>
          <w:jc w:val="center"/>
        </w:trPr>
        <w:tc>
          <w:tcPr>
            <w:tcW w:w="3124" w:type="dxa"/>
            <w:tcMar>
              <w:top w:w="0" w:type="dxa"/>
              <w:left w:w="28" w:type="dxa"/>
              <w:bottom w:w="0" w:type="dxa"/>
              <w:right w:w="28" w:type="dxa"/>
            </w:tcMar>
          </w:tcPr>
          <w:p w14:paraId="643CE7C5" w14:textId="77777777" w:rsidR="00DE4B93" w:rsidRPr="00F17505" w:rsidRDefault="00DE4B93" w:rsidP="00043F27">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0F945580" w14:textId="77777777" w:rsidR="00DE4B93" w:rsidRPr="0056761D" w:rsidRDefault="00DE4B93" w:rsidP="00043F27">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48A0B650" w14:textId="77777777" w:rsidR="00DE4B93" w:rsidRPr="00D821B2" w:rsidRDefault="00DE4B93" w:rsidP="00043F27">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587EF859" w14:textId="77777777" w:rsidR="00DE4B93" w:rsidRDefault="00DE4B93" w:rsidP="00043F27">
            <w:pPr>
              <w:keepNext/>
              <w:keepLines/>
              <w:spacing w:after="0"/>
              <w:rPr>
                <w:rFonts w:ascii="Arial" w:hAnsi="Arial"/>
                <w:sz w:val="18"/>
              </w:rPr>
            </w:pPr>
          </w:p>
          <w:p w14:paraId="1A0A4DA5" w14:textId="77777777" w:rsidR="00DE4B93" w:rsidRPr="00F17505" w:rsidRDefault="00DE4B93" w:rsidP="00043F27">
            <w:pPr>
              <w:pStyle w:val="TAL"/>
            </w:pPr>
            <w:r w:rsidRPr="00D821B2">
              <w:t>allowedValues: TRUE, FALSE.</w:t>
            </w:r>
          </w:p>
        </w:tc>
        <w:tc>
          <w:tcPr>
            <w:tcW w:w="2261" w:type="dxa"/>
            <w:gridSpan w:val="2"/>
            <w:tcMar>
              <w:top w:w="0" w:type="dxa"/>
              <w:left w:w="28" w:type="dxa"/>
              <w:bottom w:w="0" w:type="dxa"/>
              <w:right w:w="28" w:type="dxa"/>
            </w:tcMar>
          </w:tcPr>
          <w:p w14:paraId="18516838" w14:textId="77777777" w:rsidR="00DE4B93" w:rsidRPr="00D821B2" w:rsidRDefault="00DE4B93" w:rsidP="00043F27">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17E571" w14:textId="77777777" w:rsidR="00DE4B93" w:rsidRPr="00D821B2" w:rsidRDefault="00DE4B93" w:rsidP="00043F27">
            <w:pPr>
              <w:spacing w:after="0"/>
              <w:rPr>
                <w:rFonts w:ascii="Arial" w:hAnsi="Arial" w:cs="Arial"/>
                <w:sz w:val="18"/>
                <w:szCs w:val="18"/>
              </w:rPr>
            </w:pPr>
            <w:r w:rsidRPr="00D821B2">
              <w:rPr>
                <w:rFonts w:ascii="Arial" w:hAnsi="Arial" w:cs="Arial"/>
                <w:sz w:val="18"/>
                <w:szCs w:val="18"/>
              </w:rPr>
              <w:t>multiplicity: 0..1</w:t>
            </w:r>
          </w:p>
          <w:p w14:paraId="5DC9E343" w14:textId="77777777" w:rsidR="00DE4B93" w:rsidRPr="00D821B2" w:rsidRDefault="00DE4B93" w:rsidP="00043F27">
            <w:pPr>
              <w:spacing w:after="0"/>
              <w:rPr>
                <w:rFonts w:ascii="Arial" w:hAnsi="Arial" w:cs="Arial"/>
                <w:sz w:val="18"/>
                <w:szCs w:val="18"/>
              </w:rPr>
            </w:pPr>
            <w:r w:rsidRPr="00D821B2">
              <w:rPr>
                <w:rFonts w:ascii="Arial" w:hAnsi="Arial" w:cs="Arial"/>
                <w:sz w:val="18"/>
                <w:szCs w:val="18"/>
              </w:rPr>
              <w:t>isOrdered: N/A</w:t>
            </w:r>
          </w:p>
          <w:p w14:paraId="2520588F" w14:textId="77777777" w:rsidR="00DE4B93" w:rsidRPr="00D821B2" w:rsidRDefault="00DE4B93" w:rsidP="00043F27">
            <w:pPr>
              <w:spacing w:after="0"/>
              <w:rPr>
                <w:rFonts w:ascii="Arial" w:hAnsi="Arial" w:cs="Arial"/>
                <w:sz w:val="18"/>
                <w:szCs w:val="18"/>
              </w:rPr>
            </w:pPr>
            <w:r w:rsidRPr="00D821B2">
              <w:rPr>
                <w:rFonts w:ascii="Arial" w:hAnsi="Arial" w:cs="Arial"/>
                <w:sz w:val="18"/>
                <w:szCs w:val="18"/>
              </w:rPr>
              <w:t>isUnique: N/A</w:t>
            </w:r>
          </w:p>
          <w:p w14:paraId="64F229E8" w14:textId="77777777" w:rsidR="00DE4B93" w:rsidRPr="00D821B2" w:rsidRDefault="00DE4B93" w:rsidP="00043F27">
            <w:pPr>
              <w:spacing w:after="0"/>
              <w:rPr>
                <w:rFonts w:ascii="Arial" w:hAnsi="Arial" w:cs="Arial"/>
                <w:sz w:val="18"/>
                <w:szCs w:val="18"/>
              </w:rPr>
            </w:pPr>
            <w:r w:rsidRPr="00D821B2">
              <w:rPr>
                <w:rFonts w:ascii="Arial" w:hAnsi="Arial" w:cs="Arial"/>
                <w:sz w:val="18"/>
                <w:szCs w:val="18"/>
              </w:rPr>
              <w:t>defaultValue: FALSE</w:t>
            </w:r>
          </w:p>
          <w:p w14:paraId="393E9FD2" w14:textId="77777777" w:rsidR="00DE4B93" w:rsidRPr="00F17505" w:rsidRDefault="00DE4B93" w:rsidP="00043F27">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DE4B93" w:rsidRPr="00F17505" w14:paraId="6EB65B4F" w14:textId="77777777" w:rsidTr="006B44B0">
        <w:trPr>
          <w:gridAfter w:val="1"/>
          <w:wAfter w:w="33" w:type="dxa"/>
          <w:jc w:val="center"/>
        </w:trPr>
        <w:tc>
          <w:tcPr>
            <w:tcW w:w="3124" w:type="dxa"/>
            <w:tcMar>
              <w:top w:w="0" w:type="dxa"/>
              <w:left w:w="28" w:type="dxa"/>
              <w:bottom w:w="0" w:type="dxa"/>
              <w:right w:w="28" w:type="dxa"/>
            </w:tcMar>
          </w:tcPr>
          <w:p w14:paraId="5930CF56" w14:textId="77777777" w:rsidR="00DE4B93" w:rsidRPr="00F17505" w:rsidRDefault="00DE4B93" w:rsidP="00043F27">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408F00DE" w14:textId="77777777" w:rsidR="00DE4B93" w:rsidRPr="00F17505" w:rsidRDefault="00DE4B93" w:rsidP="00043F27">
            <w:pPr>
              <w:pStyle w:val="TAL"/>
            </w:pPr>
            <w:r w:rsidRPr="00F17505">
              <w:t xml:space="preserve">It indicates the version number of the ML </w:t>
            </w:r>
            <w:r>
              <w:t>model</w:t>
            </w:r>
            <w:r w:rsidRPr="00F17505">
              <w:t>.</w:t>
            </w:r>
          </w:p>
          <w:p w14:paraId="49210A55" w14:textId="77777777" w:rsidR="00DE4B93" w:rsidRPr="00F17505" w:rsidRDefault="00DE4B93" w:rsidP="00043F27">
            <w:pPr>
              <w:pStyle w:val="TAL"/>
            </w:pPr>
          </w:p>
          <w:p w14:paraId="139635E0" w14:textId="77777777" w:rsidR="00DE4B93" w:rsidRPr="00F17505" w:rsidRDefault="00DE4B93" w:rsidP="00043F27">
            <w:pPr>
              <w:pStyle w:val="TAL"/>
            </w:pPr>
            <w:r w:rsidRPr="00F17505">
              <w:rPr>
                <w:color w:val="000000"/>
              </w:rPr>
              <w:t>allowedValues: N/A.</w:t>
            </w:r>
          </w:p>
        </w:tc>
        <w:tc>
          <w:tcPr>
            <w:tcW w:w="2261" w:type="dxa"/>
            <w:gridSpan w:val="2"/>
            <w:tcMar>
              <w:top w:w="0" w:type="dxa"/>
              <w:left w:w="28" w:type="dxa"/>
              <w:bottom w:w="0" w:type="dxa"/>
              <w:right w:w="28" w:type="dxa"/>
            </w:tcMar>
          </w:tcPr>
          <w:p w14:paraId="049D816F"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type: String</w:t>
            </w:r>
          </w:p>
          <w:p w14:paraId="297B3580"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76C02F7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45EAACE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56F7A8FA"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61A6C3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28704FEA" w14:textId="77777777" w:rsidTr="006B44B0">
        <w:trPr>
          <w:gridAfter w:val="1"/>
          <w:wAfter w:w="33" w:type="dxa"/>
          <w:jc w:val="center"/>
        </w:trPr>
        <w:tc>
          <w:tcPr>
            <w:tcW w:w="3124" w:type="dxa"/>
            <w:tcMar>
              <w:top w:w="0" w:type="dxa"/>
              <w:left w:w="28" w:type="dxa"/>
              <w:bottom w:w="0" w:type="dxa"/>
              <w:right w:w="28" w:type="dxa"/>
            </w:tcMar>
          </w:tcPr>
          <w:p w14:paraId="64D9E41A" w14:textId="77777777" w:rsidR="00DE4B93" w:rsidRPr="00F17505" w:rsidRDefault="00DE4B93" w:rsidP="00043F2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1610A3C5" w14:textId="77777777" w:rsidR="00DE4B93" w:rsidRPr="00F17505" w:rsidRDefault="00DE4B93" w:rsidP="00043F27">
            <w:pPr>
              <w:pStyle w:val="TAL"/>
            </w:pPr>
            <w:r w:rsidRPr="00F17505">
              <w:t xml:space="preserve">It indicates the expected performance for a trained ML </w:t>
            </w:r>
            <w:r w:rsidRPr="00D821B2">
              <w:t xml:space="preserve">model </w:t>
            </w:r>
            <w:r w:rsidRPr="00F17505">
              <w:t>when performing on the training data.</w:t>
            </w:r>
          </w:p>
          <w:p w14:paraId="17678CBE" w14:textId="77777777" w:rsidR="00DE4B93" w:rsidRPr="00F17505" w:rsidRDefault="00DE4B93" w:rsidP="00043F27">
            <w:pPr>
              <w:pStyle w:val="TAL"/>
            </w:pPr>
          </w:p>
          <w:p w14:paraId="7A8F1622" w14:textId="77777777" w:rsidR="00DE4B93" w:rsidRPr="00F17505" w:rsidRDefault="00DE4B93" w:rsidP="00043F27">
            <w:pPr>
              <w:pStyle w:val="TAL"/>
            </w:pPr>
            <w:r w:rsidRPr="00F17505">
              <w:rPr>
                <w:color w:val="000000"/>
              </w:rPr>
              <w:t>allowedValues: N/A.</w:t>
            </w:r>
          </w:p>
        </w:tc>
        <w:tc>
          <w:tcPr>
            <w:tcW w:w="2261" w:type="dxa"/>
            <w:gridSpan w:val="2"/>
            <w:tcMar>
              <w:top w:w="0" w:type="dxa"/>
              <w:left w:w="28" w:type="dxa"/>
              <w:bottom w:w="0" w:type="dxa"/>
              <w:right w:w="28" w:type="dxa"/>
            </w:tcMar>
          </w:tcPr>
          <w:p w14:paraId="5E5110A2" w14:textId="77777777" w:rsidR="00DE4B93" w:rsidRPr="00F17505" w:rsidRDefault="00DE4B93" w:rsidP="00043F2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6F80179" w14:textId="77777777" w:rsidR="00DE4B93" w:rsidRPr="00F17505" w:rsidRDefault="00DE4B93" w:rsidP="00043F2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535D6B01" w14:textId="77777777" w:rsidR="00DE4B93" w:rsidRPr="00F17505" w:rsidRDefault="00DE4B93" w:rsidP="00043F2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1DEDC5B" w14:textId="77777777" w:rsidR="00DE4B93" w:rsidRPr="00F17505" w:rsidRDefault="00DE4B93" w:rsidP="00043F2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1DB8647B" w14:textId="77777777" w:rsidR="00DE4B93" w:rsidRPr="00F17505" w:rsidRDefault="00DE4B93" w:rsidP="00043F2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F378DB" w14:textId="77777777" w:rsidR="00DE4B93" w:rsidRPr="00F17505" w:rsidRDefault="00DE4B93" w:rsidP="00043F27">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4140DF48" w14:textId="77777777" w:rsidTr="006B44B0">
        <w:trPr>
          <w:gridAfter w:val="1"/>
          <w:wAfter w:w="33" w:type="dxa"/>
          <w:jc w:val="center"/>
        </w:trPr>
        <w:tc>
          <w:tcPr>
            <w:tcW w:w="3124" w:type="dxa"/>
            <w:tcMar>
              <w:top w:w="0" w:type="dxa"/>
              <w:left w:w="28" w:type="dxa"/>
              <w:bottom w:w="0" w:type="dxa"/>
              <w:right w:w="28" w:type="dxa"/>
            </w:tcMar>
          </w:tcPr>
          <w:p w14:paraId="77B67C20" w14:textId="77777777" w:rsidR="00DE4B93" w:rsidRPr="00F17505" w:rsidRDefault="00DE4B93" w:rsidP="00043F27">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2EC4D9B4" w14:textId="77777777" w:rsidR="00DE4B93" w:rsidRPr="00F17505" w:rsidRDefault="00DE4B93" w:rsidP="00043F27">
            <w:pPr>
              <w:pStyle w:val="TAL"/>
            </w:pPr>
            <w:r w:rsidRPr="00F17505">
              <w:t xml:space="preserve">It indicates the performance score of the ML </w:t>
            </w:r>
            <w:r w:rsidRPr="00D821B2">
              <w:t xml:space="preserve">model </w:t>
            </w:r>
            <w:r w:rsidRPr="00F17505">
              <w:t>when performing on the training data.</w:t>
            </w:r>
          </w:p>
          <w:p w14:paraId="50E08E74" w14:textId="77777777" w:rsidR="00DE4B93" w:rsidRPr="00F17505" w:rsidRDefault="00DE4B93" w:rsidP="00043F27">
            <w:pPr>
              <w:pStyle w:val="TAL"/>
            </w:pPr>
          </w:p>
          <w:p w14:paraId="51C5DD98" w14:textId="77777777" w:rsidR="00DE4B93" w:rsidRPr="00F17505" w:rsidRDefault="00DE4B93" w:rsidP="00043F27">
            <w:pPr>
              <w:pStyle w:val="TAL"/>
            </w:pPr>
            <w:r w:rsidRPr="00F17505">
              <w:rPr>
                <w:color w:val="000000"/>
              </w:rPr>
              <w:t>allowedValues: N/A.</w:t>
            </w:r>
          </w:p>
        </w:tc>
        <w:tc>
          <w:tcPr>
            <w:tcW w:w="2261" w:type="dxa"/>
            <w:gridSpan w:val="2"/>
            <w:tcMar>
              <w:top w:w="0" w:type="dxa"/>
              <w:left w:w="28" w:type="dxa"/>
              <w:bottom w:w="0" w:type="dxa"/>
              <w:right w:w="28" w:type="dxa"/>
            </w:tcMar>
          </w:tcPr>
          <w:p w14:paraId="2ED2E7D0"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type: ModelPerformance</w:t>
            </w:r>
          </w:p>
          <w:p w14:paraId="6C13D700"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w:t>
            </w:r>
          </w:p>
          <w:p w14:paraId="502BFCE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2931FE3"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3B10BF"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FE3B9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15258335" w14:textId="77777777" w:rsidTr="006B44B0">
        <w:trPr>
          <w:gridAfter w:val="1"/>
          <w:wAfter w:w="33" w:type="dxa"/>
          <w:jc w:val="center"/>
        </w:trPr>
        <w:tc>
          <w:tcPr>
            <w:tcW w:w="3124" w:type="dxa"/>
            <w:tcMar>
              <w:top w:w="0" w:type="dxa"/>
              <w:left w:w="28" w:type="dxa"/>
              <w:bottom w:w="0" w:type="dxa"/>
              <w:right w:w="28" w:type="dxa"/>
            </w:tcMar>
          </w:tcPr>
          <w:p w14:paraId="70C2954F" w14:textId="77777777" w:rsidR="00DE4B93" w:rsidRPr="00F17505" w:rsidRDefault="00DE4B93" w:rsidP="00043F27">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73E6F4D4" w14:textId="77777777" w:rsidR="00DE4B93" w:rsidRPr="00F17505" w:rsidRDefault="00DE4B93" w:rsidP="00043F27">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7E4B500A" w14:textId="77777777" w:rsidR="00DE4B93" w:rsidRPr="00F17505" w:rsidRDefault="00DE4B93" w:rsidP="00043F27">
            <w:pPr>
              <w:pStyle w:val="TAL"/>
              <w:rPr>
                <w:lang w:eastAsia="de-DE"/>
              </w:rPr>
            </w:pPr>
          </w:p>
          <w:p w14:paraId="2A4A868C" w14:textId="77777777" w:rsidR="00DE4B93" w:rsidRPr="00F17505" w:rsidRDefault="00DE4B93" w:rsidP="00043F27">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8186687" w14:textId="77777777" w:rsidR="00DE4B93" w:rsidRPr="00F17505" w:rsidRDefault="00DE4B93" w:rsidP="00043F27">
            <w:pPr>
              <w:pStyle w:val="TAL"/>
              <w:rPr>
                <w:lang w:eastAsia="de-DE"/>
              </w:rPr>
            </w:pPr>
          </w:p>
          <w:p w14:paraId="2B220F54" w14:textId="77777777" w:rsidR="00DE4B93" w:rsidRPr="00F17505" w:rsidRDefault="00DE4B93" w:rsidP="00043F27">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4B2CB87" w14:textId="77777777" w:rsidR="00DE4B93" w:rsidRPr="00F17505" w:rsidRDefault="00DE4B93" w:rsidP="00043F27">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6A36D4DB" w14:textId="77777777" w:rsidR="00DE4B93" w:rsidRPr="00F17505" w:rsidRDefault="00DE4B93" w:rsidP="00043F27">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490B517" w14:textId="77777777" w:rsidR="00DE4B93" w:rsidRPr="00F17505" w:rsidRDefault="00DE4B93" w:rsidP="00043F27">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4E8023E6" w14:textId="77777777" w:rsidR="00DE4B93" w:rsidRPr="00F17505" w:rsidRDefault="00DE4B93" w:rsidP="00043F27">
            <w:pPr>
              <w:pStyle w:val="TAL"/>
              <w:rPr>
                <w:szCs w:val="18"/>
              </w:rPr>
            </w:pPr>
          </w:p>
          <w:p w14:paraId="24EE01A7" w14:textId="77777777" w:rsidR="00DE4B93" w:rsidRDefault="00DE4B93" w:rsidP="00043F27">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9C22800" w14:textId="77777777" w:rsidR="00DE4B93" w:rsidRDefault="00DE4B93" w:rsidP="00043F27">
            <w:pPr>
              <w:pStyle w:val="TAL"/>
              <w:rPr>
                <w:szCs w:val="18"/>
              </w:rPr>
            </w:pPr>
          </w:p>
          <w:p w14:paraId="08857B05" w14:textId="77777777" w:rsidR="00DE4B93" w:rsidRPr="00F17505" w:rsidRDefault="00DE4B93" w:rsidP="00043F27">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gridSpan w:val="2"/>
            <w:tcMar>
              <w:top w:w="0" w:type="dxa"/>
              <w:left w:w="28" w:type="dxa"/>
              <w:bottom w:w="0" w:type="dxa"/>
              <w:right w:w="28" w:type="dxa"/>
            </w:tcMar>
          </w:tcPr>
          <w:p w14:paraId="03CD1B54"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E9E14F1"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0..1</w:t>
            </w:r>
          </w:p>
          <w:p w14:paraId="419660EE"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41115C35"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520B3D9C"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None</w:t>
            </w:r>
          </w:p>
          <w:p w14:paraId="14477A24"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0EE053FF" w14:textId="77777777" w:rsidTr="006B44B0">
        <w:trPr>
          <w:gridAfter w:val="1"/>
          <w:wAfter w:w="33" w:type="dxa"/>
          <w:jc w:val="center"/>
        </w:trPr>
        <w:tc>
          <w:tcPr>
            <w:tcW w:w="3124" w:type="dxa"/>
            <w:tcMar>
              <w:top w:w="0" w:type="dxa"/>
              <w:left w:w="28" w:type="dxa"/>
              <w:bottom w:w="0" w:type="dxa"/>
              <w:right w:w="28" w:type="dxa"/>
            </w:tcMar>
          </w:tcPr>
          <w:p w14:paraId="5B2750B5"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0E502266" w14:textId="77777777" w:rsidR="00DE4B93" w:rsidRPr="00F17505" w:rsidRDefault="00DE4B93" w:rsidP="00043F27">
            <w:pPr>
              <w:pStyle w:val="TAL"/>
            </w:pPr>
            <w:r w:rsidRPr="00F17505">
              <w:t xml:space="preserve">It indicates the name of an inference output of an ML </w:t>
            </w:r>
            <w:r>
              <w:t>model</w:t>
            </w:r>
            <w:r w:rsidRPr="00F17505">
              <w:t>.</w:t>
            </w:r>
          </w:p>
          <w:p w14:paraId="33445316" w14:textId="77777777" w:rsidR="00DE4B93" w:rsidRPr="00F17505" w:rsidRDefault="00DE4B93" w:rsidP="00043F27">
            <w:pPr>
              <w:pStyle w:val="TAL"/>
            </w:pPr>
          </w:p>
          <w:p w14:paraId="5F343707" w14:textId="77777777" w:rsidR="00DE4B93" w:rsidRPr="00F17505" w:rsidRDefault="00DE4B93" w:rsidP="00043F27">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gridSpan w:val="2"/>
            <w:tcMar>
              <w:top w:w="0" w:type="dxa"/>
              <w:left w:w="28" w:type="dxa"/>
              <w:bottom w:w="0" w:type="dxa"/>
              <w:right w:w="28" w:type="dxa"/>
            </w:tcMar>
          </w:tcPr>
          <w:p w14:paraId="712FDEAF"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47EC2EE"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1</w:t>
            </w:r>
          </w:p>
          <w:p w14:paraId="1E08F8E8"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5941AAF4"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47484834"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None</w:t>
            </w:r>
          </w:p>
          <w:p w14:paraId="3B06CC81"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6654DEDC" w14:textId="77777777" w:rsidTr="006B44B0">
        <w:trPr>
          <w:gridAfter w:val="1"/>
          <w:wAfter w:w="33" w:type="dxa"/>
          <w:jc w:val="center"/>
        </w:trPr>
        <w:tc>
          <w:tcPr>
            <w:tcW w:w="3124" w:type="dxa"/>
            <w:tcMar>
              <w:top w:w="0" w:type="dxa"/>
              <w:left w:w="28" w:type="dxa"/>
              <w:bottom w:w="0" w:type="dxa"/>
              <w:right w:w="28" w:type="dxa"/>
            </w:tcMar>
          </w:tcPr>
          <w:p w14:paraId="4F031D07"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457D62A5" w14:textId="77777777" w:rsidR="00DE4B93" w:rsidRPr="00F17505" w:rsidRDefault="00DE4B93" w:rsidP="00043F27">
            <w:pPr>
              <w:pStyle w:val="TAL"/>
            </w:pPr>
            <w:r w:rsidRPr="00F17505">
              <w:t xml:space="preserve">It indicates the performance metric used to evaluate the performance of an ML </w:t>
            </w:r>
            <w:r>
              <w:t>model</w:t>
            </w:r>
            <w:r w:rsidRPr="00F17505">
              <w:t>, e.g. "accuracy", "precision", "F1 score", etc.</w:t>
            </w:r>
          </w:p>
          <w:p w14:paraId="763E2A41" w14:textId="77777777" w:rsidR="00DE4B93" w:rsidRPr="00F17505" w:rsidRDefault="00DE4B93" w:rsidP="00043F27">
            <w:pPr>
              <w:pStyle w:val="TAL"/>
            </w:pPr>
          </w:p>
          <w:p w14:paraId="49E80968" w14:textId="77777777" w:rsidR="00DE4B93" w:rsidRPr="00F17505" w:rsidRDefault="00DE4B93" w:rsidP="00043F27">
            <w:pPr>
              <w:pStyle w:val="TAL"/>
            </w:pPr>
            <w:r w:rsidRPr="00F17505">
              <w:t xml:space="preserve">allowedValues: </w:t>
            </w:r>
            <w:r w:rsidRPr="00F17505">
              <w:rPr>
                <w:color w:val="000000"/>
              </w:rPr>
              <w:t>N/A.</w:t>
            </w:r>
          </w:p>
        </w:tc>
        <w:tc>
          <w:tcPr>
            <w:tcW w:w="2261" w:type="dxa"/>
            <w:gridSpan w:val="2"/>
            <w:tcMar>
              <w:top w:w="0" w:type="dxa"/>
              <w:left w:w="28" w:type="dxa"/>
              <w:bottom w:w="0" w:type="dxa"/>
              <w:right w:w="28" w:type="dxa"/>
            </w:tcMar>
          </w:tcPr>
          <w:p w14:paraId="65BDB61E"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A0086D9"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1</w:t>
            </w:r>
          </w:p>
          <w:p w14:paraId="41420687"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1D013EC3"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3D190E3"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None</w:t>
            </w:r>
          </w:p>
          <w:p w14:paraId="29B02A56"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isNullable: False</w:t>
            </w:r>
          </w:p>
        </w:tc>
      </w:tr>
      <w:tr w:rsidR="00DE4B93" w:rsidRPr="00F17505" w14:paraId="35C139FE" w14:textId="77777777" w:rsidTr="006B44B0">
        <w:trPr>
          <w:gridAfter w:val="1"/>
          <w:wAfter w:w="33" w:type="dxa"/>
          <w:jc w:val="center"/>
        </w:trPr>
        <w:tc>
          <w:tcPr>
            <w:tcW w:w="3124" w:type="dxa"/>
            <w:tcMar>
              <w:top w:w="0" w:type="dxa"/>
              <w:left w:w="28" w:type="dxa"/>
              <w:bottom w:w="0" w:type="dxa"/>
              <w:right w:w="28" w:type="dxa"/>
            </w:tcMar>
          </w:tcPr>
          <w:p w14:paraId="60F691E9"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6E487860" w14:textId="77777777" w:rsidR="00DE4B93" w:rsidRPr="00F17505" w:rsidRDefault="00DE4B93" w:rsidP="00043F27">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6D3EE7D1" w14:textId="77777777" w:rsidR="00DE4B93" w:rsidRPr="00F17505" w:rsidRDefault="00DE4B93" w:rsidP="00043F27">
            <w:pPr>
              <w:pStyle w:val="TAL"/>
            </w:pPr>
          </w:p>
          <w:p w14:paraId="21504154" w14:textId="77777777" w:rsidR="00DE4B93" w:rsidRPr="00F17505" w:rsidRDefault="00DE4B93" w:rsidP="00043F27">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EE6E57F" w14:textId="77777777" w:rsidR="00DE4B93" w:rsidRPr="00F17505" w:rsidRDefault="00DE4B93" w:rsidP="00043F27">
            <w:pPr>
              <w:pStyle w:val="TAL"/>
            </w:pPr>
          </w:p>
          <w:p w14:paraId="1AFEF289" w14:textId="77777777" w:rsidR="00DE4B93" w:rsidRPr="00F17505" w:rsidRDefault="00DE4B93" w:rsidP="00043F27">
            <w:pPr>
              <w:pStyle w:val="TAL"/>
            </w:pPr>
            <w:r w:rsidRPr="00F17505">
              <w:t>allowedValues: { 0..100 }.</w:t>
            </w:r>
          </w:p>
        </w:tc>
        <w:tc>
          <w:tcPr>
            <w:tcW w:w="2261" w:type="dxa"/>
            <w:gridSpan w:val="2"/>
            <w:tcMar>
              <w:top w:w="0" w:type="dxa"/>
              <w:left w:w="28" w:type="dxa"/>
              <w:bottom w:w="0" w:type="dxa"/>
              <w:right w:w="28" w:type="dxa"/>
            </w:tcMar>
          </w:tcPr>
          <w:p w14:paraId="41AB2A7E"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E89EA81"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1</w:t>
            </w:r>
          </w:p>
          <w:p w14:paraId="6BF642AF"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61691C06"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1864F41D"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None</w:t>
            </w:r>
          </w:p>
          <w:p w14:paraId="73F5BF85"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isNullable: False</w:t>
            </w:r>
          </w:p>
        </w:tc>
      </w:tr>
      <w:tr w:rsidR="00DE4B93" w:rsidRPr="00F17505" w14:paraId="1AD0CC59" w14:textId="77777777" w:rsidTr="006B44B0">
        <w:trPr>
          <w:gridAfter w:val="1"/>
          <w:wAfter w:w="33" w:type="dxa"/>
          <w:jc w:val="center"/>
        </w:trPr>
        <w:tc>
          <w:tcPr>
            <w:tcW w:w="3124" w:type="dxa"/>
            <w:tcMar>
              <w:top w:w="0" w:type="dxa"/>
              <w:left w:w="28" w:type="dxa"/>
              <w:bottom w:w="0" w:type="dxa"/>
              <w:right w:w="28" w:type="dxa"/>
            </w:tcMar>
          </w:tcPr>
          <w:p w14:paraId="50DA95AC" w14:textId="77777777" w:rsidR="00DE4B93" w:rsidRPr="00F17505" w:rsidRDefault="00DE4B93" w:rsidP="00043F27">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CACBD80" w14:textId="77777777" w:rsidR="00DE4B93" w:rsidRPr="00F17505" w:rsidRDefault="00DE4B93" w:rsidP="00043F27">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39EEC56C" w14:textId="77777777" w:rsidR="00DE4B93" w:rsidRPr="00F17505" w:rsidRDefault="00DE4B93" w:rsidP="00043F27">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181885B2" w14:textId="77777777" w:rsidR="00DE4B93" w:rsidRPr="00F17505" w:rsidRDefault="00DE4B93" w:rsidP="00043F27">
            <w:pPr>
              <w:pStyle w:val="TAL"/>
            </w:pPr>
          </w:p>
          <w:p w14:paraId="7FCDBFBF" w14:textId="77777777" w:rsidR="00DE4B93" w:rsidRPr="00F17505" w:rsidRDefault="00DE4B93" w:rsidP="00043F27">
            <w:pPr>
              <w:pStyle w:val="TAL"/>
            </w:pPr>
            <w:r w:rsidRPr="00F17505">
              <w:t>allowedValues: TRUE, FALSE.</w:t>
            </w:r>
          </w:p>
        </w:tc>
        <w:tc>
          <w:tcPr>
            <w:tcW w:w="2261" w:type="dxa"/>
            <w:gridSpan w:val="2"/>
            <w:tcMar>
              <w:top w:w="0" w:type="dxa"/>
              <w:left w:w="28" w:type="dxa"/>
              <w:bottom w:w="0" w:type="dxa"/>
              <w:right w:w="28" w:type="dxa"/>
            </w:tcMar>
          </w:tcPr>
          <w:p w14:paraId="13420A89"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79ADEE4"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0..1</w:t>
            </w:r>
          </w:p>
          <w:p w14:paraId="3B65C8B7"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4AD1DFEF"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7088AA4A"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FALSE</w:t>
            </w:r>
          </w:p>
          <w:p w14:paraId="45F9CA40"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isNullable: False</w:t>
            </w:r>
          </w:p>
        </w:tc>
      </w:tr>
      <w:tr w:rsidR="00DE4B93" w:rsidRPr="00F17505" w14:paraId="32486FA8" w14:textId="77777777" w:rsidTr="006B44B0">
        <w:trPr>
          <w:gridAfter w:val="1"/>
          <w:wAfter w:w="33" w:type="dxa"/>
          <w:jc w:val="center"/>
        </w:trPr>
        <w:tc>
          <w:tcPr>
            <w:tcW w:w="3124" w:type="dxa"/>
            <w:tcMar>
              <w:top w:w="0" w:type="dxa"/>
              <w:left w:w="28" w:type="dxa"/>
              <w:bottom w:w="0" w:type="dxa"/>
              <w:right w:w="28" w:type="dxa"/>
            </w:tcMar>
          </w:tcPr>
          <w:p w14:paraId="573C36AA" w14:textId="77777777" w:rsidR="00DE4B93" w:rsidRPr="00F17505" w:rsidRDefault="00DE4B93" w:rsidP="00043F27">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3C0A0AC6" w14:textId="77777777" w:rsidR="00DE4B93" w:rsidRPr="00F17505" w:rsidRDefault="00DE4B93" w:rsidP="00043F27">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84C20CC" w14:textId="77777777" w:rsidR="00DE4B93" w:rsidRPr="00F17505" w:rsidRDefault="00DE4B93" w:rsidP="00043F27">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B932E44" w14:textId="77777777" w:rsidR="00DE4B93" w:rsidRPr="00F17505" w:rsidRDefault="00DE4B93" w:rsidP="00043F27">
            <w:pPr>
              <w:pStyle w:val="TAL"/>
            </w:pPr>
          </w:p>
          <w:p w14:paraId="6862BFB7" w14:textId="77777777" w:rsidR="00DE4B93" w:rsidRPr="00F17505" w:rsidRDefault="00DE4B93" w:rsidP="00043F27">
            <w:pPr>
              <w:pStyle w:val="TAL"/>
            </w:pPr>
            <w:r w:rsidRPr="00F17505">
              <w:t>allowedValues: TRUE, FALSE.</w:t>
            </w:r>
          </w:p>
        </w:tc>
        <w:tc>
          <w:tcPr>
            <w:tcW w:w="2261" w:type="dxa"/>
            <w:gridSpan w:val="2"/>
            <w:tcMar>
              <w:top w:w="0" w:type="dxa"/>
              <w:left w:w="28" w:type="dxa"/>
              <w:bottom w:w="0" w:type="dxa"/>
              <w:right w:w="28" w:type="dxa"/>
            </w:tcMar>
          </w:tcPr>
          <w:p w14:paraId="2F61C798"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532CC36"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0..1</w:t>
            </w:r>
          </w:p>
          <w:p w14:paraId="18D12416"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2A622C1F"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134369B8"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FALSE</w:t>
            </w:r>
          </w:p>
          <w:p w14:paraId="1C3B8420"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isNullable: False</w:t>
            </w:r>
          </w:p>
        </w:tc>
      </w:tr>
      <w:tr w:rsidR="00DE4B93" w:rsidRPr="00F17505" w14:paraId="765FE46C" w14:textId="77777777" w:rsidTr="006B44B0">
        <w:trPr>
          <w:gridAfter w:val="1"/>
          <w:wAfter w:w="33" w:type="dxa"/>
          <w:jc w:val="center"/>
        </w:trPr>
        <w:tc>
          <w:tcPr>
            <w:tcW w:w="3124" w:type="dxa"/>
            <w:tcMar>
              <w:top w:w="0" w:type="dxa"/>
              <w:left w:w="28" w:type="dxa"/>
              <w:bottom w:w="0" w:type="dxa"/>
              <w:right w:w="28" w:type="dxa"/>
            </w:tcMar>
          </w:tcPr>
          <w:p w14:paraId="1FF04412" w14:textId="77777777" w:rsidR="00DE4B93" w:rsidRPr="00F17505" w:rsidRDefault="00DE4B93" w:rsidP="00043F27">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F701751" w14:textId="77777777" w:rsidR="00DE4B93" w:rsidRPr="00F17505" w:rsidRDefault="00DE4B93" w:rsidP="00043F27">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6A3B61C7" w14:textId="77777777" w:rsidR="00DE4B93" w:rsidRPr="00F17505" w:rsidRDefault="00DE4B93" w:rsidP="00043F27">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032309F4" w14:textId="77777777" w:rsidR="00DE4B93" w:rsidRPr="00F17505" w:rsidRDefault="00DE4B93" w:rsidP="00043F27">
            <w:pPr>
              <w:pStyle w:val="TAL"/>
            </w:pPr>
          </w:p>
          <w:p w14:paraId="72419660" w14:textId="77777777" w:rsidR="00DE4B93" w:rsidRPr="00F17505" w:rsidRDefault="00DE4B93" w:rsidP="00043F27">
            <w:pPr>
              <w:pStyle w:val="TAL"/>
            </w:pPr>
            <w:r w:rsidRPr="00F17505">
              <w:t>allowedValues: TRUE, FALSE.</w:t>
            </w:r>
          </w:p>
        </w:tc>
        <w:tc>
          <w:tcPr>
            <w:tcW w:w="2261" w:type="dxa"/>
            <w:gridSpan w:val="2"/>
            <w:tcMar>
              <w:top w:w="0" w:type="dxa"/>
              <w:left w:w="28" w:type="dxa"/>
              <w:bottom w:w="0" w:type="dxa"/>
              <w:right w:w="28" w:type="dxa"/>
            </w:tcMar>
          </w:tcPr>
          <w:p w14:paraId="5932DEAE"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95A915"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0..1</w:t>
            </w:r>
          </w:p>
          <w:p w14:paraId="7B84455F"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1C6636F0"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18565E8C"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FALSE</w:t>
            </w:r>
          </w:p>
          <w:p w14:paraId="4475CDAB"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isNullable: False</w:t>
            </w:r>
          </w:p>
        </w:tc>
      </w:tr>
      <w:tr w:rsidR="00DE4B93" w:rsidRPr="00F17505" w14:paraId="48CE8240" w14:textId="77777777" w:rsidTr="006B44B0">
        <w:trPr>
          <w:gridAfter w:val="1"/>
          <w:wAfter w:w="33" w:type="dxa"/>
          <w:jc w:val="center"/>
        </w:trPr>
        <w:tc>
          <w:tcPr>
            <w:tcW w:w="3124" w:type="dxa"/>
            <w:tcMar>
              <w:top w:w="0" w:type="dxa"/>
              <w:left w:w="28" w:type="dxa"/>
              <w:bottom w:w="0" w:type="dxa"/>
              <w:right w:w="28" w:type="dxa"/>
            </w:tcMar>
          </w:tcPr>
          <w:p w14:paraId="57CAF221" w14:textId="77777777" w:rsidR="00DE4B93" w:rsidRPr="00F17505" w:rsidRDefault="00DE4B93" w:rsidP="00043F27">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1FB7AF3C" w14:textId="77777777" w:rsidR="00DE4B93" w:rsidRPr="00F17505" w:rsidRDefault="00DE4B93" w:rsidP="00043F27">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64CA6311" w14:textId="77777777" w:rsidR="00DE4B93" w:rsidRPr="00F17505" w:rsidRDefault="00DE4B93" w:rsidP="00043F27">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43476DF3" w14:textId="77777777" w:rsidR="00DE4B93" w:rsidRPr="00F17505" w:rsidRDefault="00DE4B93" w:rsidP="00043F27">
            <w:pPr>
              <w:pStyle w:val="TAL"/>
            </w:pPr>
          </w:p>
          <w:p w14:paraId="2651D6E6" w14:textId="77777777" w:rsidR="00DE4B93" w:rsidRPr="00F17505" w:rsidRDefault="00DE4B93" w:rsidP="00043F27">
            <w:pPr>
              <w:pStyle w:val="TAL"/>
            </w:pPr>
            <w:r w:rsidRPr="00F17505">
              <w:t>allowedValues: TRUE, FALSE.</w:t>
            </w:r>
          </w:p>
        </w:tc>
        <w:tc>
          <w:tcPr>
            <w:tcW w:w="2261" w:type="dxa"/>
            <w:gridSpan w:val="2"/>
            <w:tcMar>
              <w:top w:w="0" w:type="dxa"/>
              <w:left w:w="28" w:type="dxa"/>
              <w:bottom w:w="0" w:type="dxa"/>
              <w:right w:w="28" w:type="dxa"/>
            </w:tcMar>
          </w:tcPr>
          <w:p w14:paraId="2CAE044E"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AE7FA81"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0..1</w:t>
            </w:r>
          </w:p>
          <w:p w14:paraId="2081FC5C"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35BB1290"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64C4008B"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FALSE</w:t>
            </w:r>
          </w:p>
          <w:p w14:paraId="4E55B35B"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isNullable: False</w:t>
            </w:r>
          </w:p>
        </w:tc>
      </w:tr>
      <w:tr w:rsidR="00DE4B93" w:rsidRPr="00F17505" w14:paraId="11C3B986" w14:textId="77777777" w:rsidTr="006B44B0">
        <w:trPr>
          <w:gridAfter w:val="1"/>
          <w:wAfter w:w="33" w:type="dxa"/>
          <w:jc w:val="center"/>
        </w:trPr>
        <w:tc>
          <w:tcPr>
            <w:tcW w:w="3124" w:type="dxa"/>
            <w:tcMar>
              <w:top w:w="0" w:type="dxa"/>
              <w:left w:w="28" w:type="dxa"/>
              <w:bottom w:w="0" w:type="dxa"/>
              <w:right w:w="28" w:type="dxa"/>
            </w:tcMar>
          </w:tcPr>
          <w:p w14:paraId="3567A313" w14:textId="77777777" w:rsidR="00DE4B93" w:rsidRPr="00F17505" w:rsidRDefault="00DE4B93" w:rsidP="00043F27">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63E7D0DD" w14:textId="77777777" w:rsidR="00DE4B93" w:rsidRPr="00F17505" w:rsidRDefault="00DE4B93" w:rsidP="00043F27">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gridSpan w:val="2"/>
            <w:tcMar>
              <w:top w:w="0" w:type="dxa"/>
              <w:left w:w="28" w:type="dxa"/>
              <w:bottom w:w="0" w:type="dxa"/>
              <w:right w:w="28" w:type="dxa"/>
            </w:tcMar>
          </w:tcPr>
          <w:p w14:paraId="4F449AA1" w14:textId="77777777" w:rsidR="00DE4B93" w:rsidRPr="00F17505" w:rsidRDefault="00DE4B93"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5ED055B"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w:t>
            </w:r>
          </w:p>
          <w:p w14:paraId="40F338F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False</w:t>
            </w:r>
          </w:p>
          <w:p w14:paraId="4DDE464F"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True</w:t>
            </w:r>
          </w:p>
          <w:p w14:paraId="633C1CF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300886"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289A3FD6" w14:textId="77777777" w:rsidTr="006B44B0">
        <w:trPr>
          <w:gridAfter w:val="1"/>
          <w:wAfter w:w="33" w:type="dxa"/>
          <w:jc w:val="center"/>
        </w:trPr>
        <w:tc>
          <w:tcPr>
            <w:tcW w:w="3124" w:type="dxa"/>
            <w:tcMar>
              <w:top w:w="0" w:type="dxa"/>
              <w:left w:w="28" w:type="dxa"/>
              <w:bottom w:w="0" w:type="dxa"/>
              <w:right w:w="28" w:type="dxa"/>
            </w:tcMar>
          </w:tcPr>
          <w:p w14:paraId="1CB1100A"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4FC1189D" w14:textId="77777777" w:rsidR="00DE4B93" w:rsidRPr="00F17505" w:rsidRDefault="00DE4B93" w:rsidP="00043F27">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gridSpan w:val="2"/>
            <w:tcMar>
              <w:top w:w="0" w:type="dxa"/>
              <w:left w:w="28" w:type="dxa"/>
              <w:bottom w:w="0" w:type="dxa"/>
              <w:right w:w="28" w:type="dxa"/>
            </w:tcMar>
          </w:tcPr>
          <w:p w14:paraId="3DDA15BA" w14:textId="77777777" w:rsidR="00DE4B93" w:rsidRPr="00F17505" w:rsidRDefault="00DE4B93"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280607A"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w:t>
            </w:r>
          </w:p>
          <w:p w14:paraId="4202155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False</w:t>
            </w:r>
          </w:p>
          <w:p w14:paraId="64F98F88"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True</w:t>
            </w:r>
          </w:p>
          <w:p w14:paraId="550447F2"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48EC34"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E4B93" w:rsidRPr="00F17505" w14:paraId="12277D46" w14:textId="77777777" w:rsidTr="006B44B0">
        <w:trPr>
          <w:gridAfter w:val="1"/>
          <w:wAfter w:w="33" w:type="dxa"/>
          <w:jc w:val="center"/>
        </w:trPr>
        <w:tc>
          <w:tcPr>
            <w:tcW w:w="3124" w:type="dxa"/>
            <w:tcMar>
              <w:top w:w="0" w:type="dxa"/>
              <w:left w:w="28" w:type="dxa"/>
              <w:bottom w:w="0" w:type="dxa"/>
              <w:right w:w="28" w:type="dxa"/>
            </w:tcMar>
          </w:tcPr>
          <w:p w14:paraId="408FD061"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6839F8B2" w14:textId="77777777" w:rsidR="00DE4B93" w:rsidRPr="00F17505" w:rsidRDefault="00DE4B93" w:rsidP="00043F27">
            <w:pPr>
              <w:pStyle w:val="TAL"/>
            </w:pPr>
            <w:r w:rsidRPr="00F17505">
              <w:t xml:space="preserve">It indicates whether new training data </w:t>
            </w:r>
            <w:r>
              <w:rPr>
                <w:rFonts w:hint="eastAsia"/>
                <w:lang w:eastAsia="zh-CN"/>
              </w:rPr>
              <w:t>are</w:t>
            </w:r>
            <w:r w:rsidRPr="00F17505">
              <w:t xml:space="preserve"> used for the ML model training.</w:t>
            </w:r>
          </w:p>
          <w:p w14:paraId="1306AE3E" w14:textId="77777777" w:rsidR="00DE4B93" w:rsidRPr="00F17505" w:rsidRDefault="00DE4B93" w:rsidP="00043F27">
            <w:pPr>
              <w:pStyle w:val="TAL"/>
            </w:pPr>
          </w:p>
          <w:p w14:paraId="02573161" w14:textId="77777777" w:rsidR="00DE4B93" w:rsidRPr="00F17505" w:rsidRDefault="00DE4B93" w:rsidP="00043F27">
            <w:pPr>
              <w:pStyle w:val="TAL"/>
            </w:pPr>
            <w:r w:rsidRPr="00F17505">
              <w:t>allowedValues: TRUE, FALSE.</w:t>
            </w:r>
          </w:p>
        </w:tc>
        <w:tc>
          <w:tcPr>
            <w:tcW w:w="2261" w:type="dxa"/>
            <w:gridSpan w:val="2"/>
            <w:tcMar>
              <w:top w:w="0" w:type="dxa"/>
              <w:left w:w="28" w:type="dxa"/>
              <w:bottom w:w="0" w:type="dxa"/>
              <w:right w:w="28" w:type="dxa"/>
            </w:tcMar>
          </w:tcPr>
          <w:p w14:paraId="660E1A32"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type: Boolean</w:t>
            </w:r>
          </w:p>
          <w:p w14:paraId="460FE6B4"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6B125F81"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3AE6C91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42BCEFCA"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defaultValue: None</w:t>
            </w:r>
          </w:p>
          <w:p w14:paraId="6547E4F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05B1FC01" w14:textId="77777777" w:rsidTr="006B44B0">
        <w:trPr>
          <w:gridAfter w:val="1"/>
          <w:wAfter w:w="33" w:type="dxa"/>
          <w:jc w:val="center"/>
        </w:trPr>
        <w:tc>
          <w:tcPr>
            <w:tcW w:w="3124" w:type="dxa"/>
            <w:tcMar>
              <w:top w:w="0" w:type="dxa"/>
              <w:left w:w="28" w:type="dxa"/>
              <w:bottom w:w="0" w:type="dxa"/>
              <w:right w:w="28" w:type="dxa"/>
            </w:tcMar>
          </w:tcPr>
          <w:p w14:paraId="0FFD99FC"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F090AD4" w14:textId="77777777" w:rsidR="00DE4B93" w:rsidRPr="00F17505" w:rsidRDefault="00DE4B93" w:rsidP="00043F27">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8F115EB" w14:textId="77777777" w:rsidR="00DE4B93" w:rsidRPr="00F17505" w:rsidRDefault="00DE4B93" w:rsidP="00043F27">
            <w:pPr>
              <w:pStyle w:val="TAL"/>
            </w:pPr>
          </w:p>
          <w:p w14:paraId="03E2CD57" w14:textId="77777777" w:rsidR="00DE4B93" w:rsidRPr="00F17505" w:rsidRDefault="00DE4B93" w:rsidP="00043F27">
            <w:pPr>
              <w:pStyle w:val="TAL"/>
            </w:pPr>
            <w:r w:rsidRPr="00F17505">
              <w:t xml:space="preserve"> allowedValues: { 0..100 }.</w:t>
            </w:r>
          </w:p>
        </w:tc>
        <w:tc>
          <w:tcPr>
            <w:tcW w:w="2261" w:type="dxa"/>
            <w:gridSpan w:val="2"/>
            <w:tcMar>
              <w:top w:w="0" w:type="dxa"/>
              <w:left w:w="28" w:type="dxa"/>
              <w:bottom w:w="0" w:type="dxa"/>
              <w:right w:w="28" w:type="dxa"/>
            </w:tcMar>
          </w:tcPr>
          <w:p w14:paraId="2EEC2479" w14:textId="77777777" w:rsidR="00DE4B93" w:rsidRPr="00F17505" w:rsidRDefault="00DE4B93"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44013B2"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0..1</w:t>
            </w:r>
          </w:p>
          <w:p w14:paraId="1940500F"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534C125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28693521"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defaultValue: None</w:t>
            </w:r>
          </w:p>
          <w:p w14:paraId="6728076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57B229C5" w14:textId="77777777" w:rsidTr="006B44B0">
        <w:trPr>
          <w:gridAfter w:val="1"/>
          <w:wAfter w:w="33" w:type="dxa"/>
          <w:jc w:val="center"/>
        </w:trPr>
        <w:tc>
          <w:tcPr>
            <w:tcW w:w="3124" w:type="dxa"/>
            <w:tcMar>
              <w:top w:w="0" w:type="dxa"/>
              <w:left w:w="28" w:type="dxa"/>
              <w:bottom w:w="0" w:type="dxa"/>
              <w:right w:w="28" w:type="dxa"/>
            </w:tcMar>
          </w:tcPr>
          <w:p w14:paraId="181D5B34"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39408D24" w14:textId="77777777" w:rsidR="00DE4B93" w:rsidRPr="00F17505" w:rsidRDefault="00DE4B93" w:rsidP="00043F27">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C738134" w14:textId="77777777" w:rsidR="00DE4B93" w:rsidRPr="00F17505" w:rsidRDefault="00DE4B93" w:rsidP="00043F27">
            <w:pPr>
              <w:pStyle w:val="TAL"/>
            </w:pPr>
          </w:p>
          <w:p w14:paraId="7630B401" w14:textId="77777777" w:rsidR="00DE4B93" w:rsidRPr="00F17505" w:rsidRDefault="00DE4B93" w:rsidP="00043F27">
            <w:pPr>
              <w:pStyle w:val="TAL"/>
            </w:pPr>
            <w:r w:rsidRPr="00F17505">
              <w:t>allowedValues: { 0..100 }.</w:t>
            </w:r>
          </w:p>
        </w:tc>
        <w:tc>
          <w:tcPr>
            <w:tcW w:w="2261" w:type="dxa"/>
            <w:gridSpan w:val="2"/>
            <w:tcMar>
              <w:top w:w="0" w:type="dxa"/>
              <w:left w:w="28" w:type="dxa"/>
              <w:bottom w:w="0" w:type="dxa"/>
              <w:right w:w="28" w:type="dxa"/>
            </w:tcMar>
          </w:tcPr>
          <w:p w14:paraId="45767DFA" w14:textId="77777777" w:rsidR="00DE4B93" w:rsidRPr="00F17505" w:rsidRDefault="00DE4B93"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DCBC42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0..1</w:t>
            </w:r>
          </w:p>
          <w:p w14:paraId="3D30C7F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13740069"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6440800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defaultValue: None</w:t>
            </w:r>
          </w:p>
          <w:p w14:paraId="197C7C1D"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09845F81" w14:textId="77777777" w:rsidTr="006B44B0">
        <w:trPr>
          <w:gridAfter w:val="1"/>
          <w:wAfter w:w="33" w:type="dxa"/>
          <w:jc w:val="center"/>
        </w:trPr>
        <w:tc>
          <w:tcPr>
            <w:tcW w:w="3124" w:type="dxa"/>
            <w:tcMar>
              <w:top w:w="0" w:type="dxa"/>
              <w:left w:w="28" w:type="dxa"/>
              <w:bottom w:w="0" w:type="dxa"/>
              <w:right w:w="28" w:type="dxa"/>
            </w:tcMar>
          </w:tcPr>
          <w:p w14:paraId="68F93E1C"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3CD0A651" w14:textId="77777777" w:rsidR="00DE4B93" w:rsidRDefault="00DE4B93" w:rsidP="00043F27">
            <w:pPr>
              <w:pStyle w:val="TAL"/>
            </w:pPr>
            <w:r>
              <w:t xml:space="preserve">This </w:t>
            </w:r>
            <w:r w:rsidRPr="00F17505">
              <w:t xml:space="preserve">describes </w:t>
            </w:r>
            <w:r>
              <w:rPr>
                <w:color w:val="000000"/>
                <w:lang w:val="en-US"/>
              </w:rPr>
              <w:t>the context where an MLModel is expected to be applied.</w:t>
            </w:r>
          </w:p>
          <w:p w14:paraId="2B894BB7" w14:textId="77777777" w:rsidR="00DE4B93" w:rsidRDefault="00DE4B93" w:rsidP="00043F27">
            <w:pPr>
              <w:pStyle w:val="TAL"/>
            </w:pPr>
          </w:p>
          <w:p w14:paraId="4D2A8099" w14:textId="77777777" w:rsidR="00DE4B93" w:rsidRDefault="00DE4B93" w:rsidP="00043F27">
            <w:pPr>
              <w:pStyle w:val="TAL"/>
            </w:pPr>
            <w:r>
              <w:t>allowedValues: N/A</w:t>
            </w:r>
          </w:p>
        </w:tc>
        <w:tc>
          <w:tcPr>
            <w:tcW w:w="2261" w:type="dxa"/>
            <w:gridSpan w:val="2"/>
            <w:tcMar>
              <w:top w:w="0" w:type="dxa"/>
              <w:left w:w="28" w:type="dxa"/>
              <w:bottom w:w="0" w:type="dxa"/>
              <w:right w:w="28" w:type="dxa"/>
            </w:tcMar>
          </w:tcPr>
          <w:p w14:paraId="7294549B" w14:textId="77777777" w:rsidR="00DE4B93" w:rsidRPr="00F17505" w:rsidRDefault="00DE4B93"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F7EB52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AF82993"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1D5FE424"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02BFF6C0"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defaultValue: None</w:t>
            </w:r>
          </w:p>
          <w:p w14:paraId="1969C3A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1E182537" w14:textId="77777777" w:rsidTr="006B44B0">
        <w:trPr>
          <w:gridAfter w:val="1"/>
          <w:wAfter w:w="33" w:type="dxa"/>
          <w:jc w:val="center"/>
        </w:trPr>
        <w:tc>
          <w:tcPr>
            <w:tcW w:w="3124" w:type="dxa"/>
            <w:tcMar>
              <w:top w:w="0" w:type="dxa"/>
              <w:left w:w="28" w:type="dxa"/>
              <w:bottom w:w="0" w:type="dxa"/>
              <w:right w:w="28" w:type="dxa"/>
            </w:tcMar>
          </w:tcPr>
          <w:p w14:paraId="36507CF4"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48D6731C" w14:textId="77777777" w:rsidR="00DE4B93" w:rsidRDefault="00DE4B93" w:rsidP="00043F27">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660AC42C" w14:textId="77777777" w:rsidR="00DE4B93" w:rsidRDefault="00DE4B93" w:rsidP="00043F27">
            <w:pPr>
              <w:pStyle w:val="TAL"/>
            </w:pPr>
          </w:p>
          <w:p w14:paraId="4614C55E" w14:textId="77777777" w:rsidR="00DE4B93" w:rsidRDefault="00DE4B93" w:rsidP="00043F27">
            <w:pPr>
              <w:pStyle w:val="TAL"/>
            </w:pPr>
            <w:r>
              <w:t>allowedValues: N/A</w:t>
            </w:r>
          </w:p>
        </w:tc>
        <w:tc>
          <w:tcPr>
            <w:tcW w:w="2261" w:type="dxa"/>
            <w:gridSpan w:val="2"/>
            <w:tcMar>
              <w:top w:w="0" w:type="dxa"/>
              <w:left w:w="28" w:type="dxa"/>
              <w:bottom w:w="0" w:type="dxa"/>
              <w:right w:w="28" w:type="dxa"/>
            </w:tcMar>
          </w:tcPr>
          <w:p w14:paraId="25E48AE1" w14:textId="77777777" w:rsidR="00DE4B93" w:rsidRPr="00F17505" w:rsidRDefault="00DE4B93"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4BB0AA83"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38A361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7849C34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40D674F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defaultValue: None</w:t>
            </w:r>
          </w:p>
          <w:p w14:paraId="7E51AAF3"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2F7A3450" w14:textId="77777777" w:rsidTr="006B44B0">
        <w:trPr>
          <w:gridAfter w:val="1"/>
          <w:wAfter w:w="33" w:type="dxa"/>
          <w:jc w:val="center"/>
        </w:trPr>
        <w:tc>
          <w:tcPr>
            <w:tcW w:w="3124" w:type="dxa"/>
            <w:tcMar>
              <w:top w:w="0" w:type="dxa"/>
              <w:left w:w="28" w:type="dxa"/>
              <w:bottom w:w="0" w:type="dxa"/>
              <w:right w:w="28" w:type="dxa"/>
            </w:tcMar>
          </w:tcPr>
          <w:p w14:paraId="1F58690D" w14:textId="77777777" w:rsidR="00DE4B93" w:rsidRPr="00F17505" w:rsidRDefault="00DE4B93" w:rsidP="00043F27">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DC2E8CC" w14:textId="77777777" w:rsidR="00DE4B93" w:rsidRDefault="00DE4B93" w:rsidP="00043F27">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5969A21D" w14:textId="77777777" w:rsidR="00DE4B93" w:rsidRDefault="00DE4B93" w:rsidP="00043F27">
            <w:pPr>
              <w:pStyle w:val="TAL"/>
            </w:pPr>
          </w:p>
          <w:p w14:paraId="447D21BB" w14:textId="77777777" w:rsidR="00DE4B93" w:rsidRDefault="00DE4B93" w:rsidP="00043F27">
            <w:pPr>
              <w:pStyle w:val="TAL"/>
            </w:pPr>
            <w:r>
              <w:t>allowedValues: N/A</w:t>
            </w:r>
          </w:p>
        </w:tc>
        <w:tc>
          <w:tcPr>
            <w:tcW w:w="2261" w:type="dxa"/>
            <w:gridSpan w:val="2"/>
            <w:tcMar>
              <w:top w:w="0" w:type="dxa"/>
              <w:left w:w="28" w:type="dxa"/>
              <w:bottom w:w="0" w:type="dxa"/>
              <w:right w:w="28" w:type="dxa"/>
            </w:tcMar>
          </w:tcPr>
          <w:p w14:paraId="0F83CBB1" w14:textId="77777777" w:rsidR="00DE4B93" w:rsidRPr="00F17505" w:rsidRDefault="00DE4B93"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4E2A071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3D5EC344"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7775CD3C"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7D4F663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defaultValue: None</w:t>
            </w:r>
          </w:p>
          <w:p w14:paraId="6A1129B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rsidDel="00342CFD" w14:paraId="6F3826E2" w14:textId="77777777" w:rsidTr="006B44B0">
        <w:trPr>
          <w:gridAfter w:val="1"/>
          <w:wAfter w:w="33" w:type="dxa"/>
          <w:jc w:val="center"/>
        </w:trPr>
        <w:tc>
          <w:tcPr>
            <w:tcW w:w="3124" w:type="dxa"/>
            <w:tcMar>
              <w:top w:w="0" w:type="dxa"/>
              <w:left w:w="28" w:type="dxa"/>
              <w:bottom w:w="0" w:type="dxa"/>
              <w:right w:w="28" w:type="dxa"/>
            </w:tcMar>
          </w:tcPr>
          <w:p w14:paraId="7E35AAF0" w14:textId="77777777" w:rsidR="00DE4B93" w:rsidDel="00342CFD" w:rsidRDefault="00DE4B93" w:rsidP="00043F27">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6BEBBD22" w14:textId="77777777" w:rsidR="00DE4B93" w:rsidRPr="008E3D0C" w:rsidRDefault="00DE4B93" w:rsidP="00043F27">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4DC3BC9C" w14:textId="77777777" w:rsidR="00DE4B93" w:rsidRPr="008E3D0C" w:rsidRDefault="00DE4B93" w:rsidP="00043F27">
            <w:pPr>
              <w:keepNext/>
              <w:keepLines/>
              <w:spacing w:after="0"/>
              <w:rPr>
                <w:rFonts w:ascii="Arial" w:hAnsi="Arial"/>
                <w:sz w:val="18"/>
              </w:rPr>
            </w:pPr>
          </w:p>
          <w:p w14:paraId="69277EDE" w14:textId="77777777" w:rsidR="00DE4B93" w:rsidRPr="003B2A24" w:rsidDel="00342CFD" w:rsidRDefault="00DE4B93" w:rsidP="00043F27">
            <w:pPr>
              <w:pStyle w:val="TAL"/>
            </w:pPr>
          </w:p>
        </w:tc>
        <w:tc>
          <w:tcPr>
            <w:tcW w:w="2261" w:type="dxa"/>
            <w:gridSpan w:val="2"/>
            <w:tcMar>
              <w:top w:w="0" w:type="dxa"/>
              <w:left w:w="28" w:type="dxa"/>
              <w:bottom w:w="0" w:type="dxa"/>
              <w:right w:w="28" w:type="dxa"/>
            </w:tcMar>
          </w:tcPr>
          <w:p w14:paraId="2B3AEE74" w14:textId="77777777" w:rsidR="00DE4B93" w:rsidRPr="008E3D0C" w:rsidRDefault="00DE4B93" w:rsidP="00043F2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EDAAFE3" w14:textId="77777777" w:rsidR="00DE4B93" w:rsidRPr="008E3D0C" w:rsidRDefault="00DE4B93" w:rsidP="00043F27">
            <w:pPr>
              <w:tabs>
                <w:tab w:val="center" w:pos="1333"/>
              </w:tabs>
              <w:spacing w:after="0"/>
              <w:rPr>
                <w:rFonts w:ascii="Arial" w:hAnsi="Arial" w:cs="Arial"/>
                <w:sz w:val="18"/>
                <w:szCs w:val="18"/>
              </w:rPr>
            </w:pPr>
            <w:r w:rsidRPr="008E3D0C">
              <w:rPr>
                <w:rFonts w:ascii="Arial" w:hAnsi="Arial" w:cs="Arial"/>
                <w:sz w:val="18"/>
                <w:szCs w:val="18"/>
              </w:rPr>
              <w:t>multiplicity: 0..1</w:t>
            </w:r>
          </w:p>
          <w:p w14:paraId="769A3F79" w14:textId="77777777" w:rsidR="00DE4B93" w:rsidRPr="008E3D0C" w:rsidRDefault="00DE4B93" w:rsidP="00043F27">
            <w:pPr>
              <w:tabs>
                <w:tab w:val="center" w:pos="1333"/>
              </w:tabs>
              <w:spacing w:after="0"/>
              <w:rPr>
                <w:rFonts w:ascii="Arial" w:hAnsi="Arial" w:cs="Arial"/>
                <w:sz w:val="18"/>
                <w:szCs w:val="18"/>
              </w:rPr>
            </w:pPr>
            <w:r w:rsidRPr="008E3D0C">
              <w:rPr>
                <w:rFonts w:ascii="Arial" w:hAnsi="Arial" w:cs="Arial"/>
                <w:sz w:val="18"/>
                <w:szCs w:val="18"/>
              </w:rPr>
              <w:t>isOrdered: False</w:t>
            </w:r>
          </w:p>
          <w:p w14:paraId="16820503" w14:textId="77777777" w:rsidR="00DE4B93" w:rsidRPr="008E3D0C" w:rsidRDefault="00DE4B93" w:rsidP="00043F27">
            <w:pPr>
              <w:tabs>
                <w:tab w:val="center" w:pos="1333"/>
              </w:tabs>
              <w:spacing w:after="0"/>
              <w:rPr>
                <w:rFonts w:ascii="Arial" w:hAnsi="Arial" w:cs="Arial"/>
                <w:sz w:val="18"/>
                <w:szCs w:val="18"/>
              </w:rPr>
            </w:pPr>
            <w:r w:rsidRPr="008E3D0C">
              <w:rPr>
                <w:rFonts w:ascii="Arial" w:hAnsi="Arial" w:cs="Arial"/>
                <w:sz w:val="18"/>
                <w:szCs w:val="18"/>
              </w:rPr>
              <w:t>isUnique: True</w:t>
            </w:r>
          </w:p>
          <w:p w14:paraId="150707E7" w14:textId="77777777" w:rsidR="00DE4B93" w:rsidRPr="008E3D0C" w:rsidRDefault="00DE4B93" w:rsidP="00043F27">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9C6EB28" w14:textId="77777777" w:rsidR="00DE4B93" w:rsidRPr="00F17505" w:rsidDel="00342CFD" w:rsidRDefault="00DE4B93" w:rsidP="00043F27">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DE4B93" w:rsidRPr="00F17505" w:rsidDel="00342CFD" w14:paraId="153648A4" w14:textId="77777777" w:rsidTr="006B44B0">
        <w:trPr>
          <w:gridAfter w:val="1"/>
          <w:wAfter w:w="33" w:type="dxa"/>
          <w:jc w:val="center"/>
        </w:trPr>
        <w:tc>
          <w:tcPr>
            <w:tcW w:w="3124" w:type="dxa"/>
            <w:tcMar>
              <w:top w:w="0" w:type="dxa"/>
              <w:left w:w="28" w:type="dxa"/>
              <w:bottom w:w="0" w:type="dxa"/>
              <w:right w:w="28" w:type="dxa"/>
            </w:tcMar>
          </w:tcPr>
          <w:p w14:paraId="5838A5A2" w14:textId="77777777" w:rsidR="00DE4B93" w:rsidDel="00342CFD" w:rsidRDefault="00DE4B93" w:rsidP="00043F27">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103729AC" w14:textId="77777777" w:rsidR="00DE4B93" w:rsidRPr="008E3D0C" w:rsidRDefault="00DE4B93" w:rsidP="00043F27">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2F465B97" w14:textId="77777777" w:rsidR="00DE4B93" w:rsidRPr="008E3D0C" w:rsidRDefault="00DE4B93" w:rsidP="00043F27">
            <w:pPr>
              <w:keepNext/>
              <w:keepLines/>
              <w:spacing w:after="0"/>
              <w:rPr>
                <w:rFonts w:ascii="Arial" w:hAnsi="Arial"/>
                <w:sz w:val="18"/>
              </w:rPr>
            </w:pPr>
          </w:p>
          <w:p w14:paraId="39347ADC" w14:textId="77777777" w:rsidR="00DE4B93" w:rsidRPr="003B2A24" w:rsidDel="00342CFD" w:rsidRDefault="00DE4B93" w:rsidP="00043F27">
            <w:pPr>
              <w:pStyle w:val="TAL"/>
            </w:pPr>
          </w:p>
        </w:tc>
        <w:tc>
          <w:tcPr>
            <w:tcW w:w="2261" w:type="dxa"/>
            <w:gridSpan w:val="2"/>
            <w:tcMar>
              <w:top w:w="0" w:type="dxa"/>
              <w:left w:w="28" w:type="dxa"/>
              <w:bottom w:w="0" w:type="dxa"/>
              <w:right w:w="28" w:type="dxa"/>
            </w:tcMar>
          </w:tcPr>
          <w:p w14:paraId="2D5A1CF2" w14:textId="77777777" w:rsidR="00DE4B93" w:rsidRPr="008E3D0C" w:rsidRDefault="00DE4B93" w:rsidP="00043F2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5152D47" w14:textId="77777777" w:rsidR="00DE4B93" w:rsidRPr="008E3D0C" w:rsidRDefault="00DE4B93" w:rsidP="00043F27">
            <w:pPr>
              <w:tabs>
                <w:tab w:val="center" w:pos="1333"/>
              </w:tabs>
              <w:spacing w:after="0"/>
              <w:rPr>
                <w:rFonts w:ascii="Arial" w:hAnsi="Arial" w:cs="Arial"/>
                <w:sz w:val="18"/>
                <w:szCs w:val="18"/>
              </w:rPr>
            </w:pPr>
            <w:r w:rsidRPr="008E3D0C">
              <w:rPr>
                <w:rFonts w:ascii="Arial" w:hAnsi="Arial" w:cs="Arial"/>
                <w:sz w:val="18"/>
                <w:szCs w:val="18"/>
              </w:rPr>
              <w:t>multiplicity: 1</w:t>
            </w:r>
          </w:p>
          <w:p w14:paraId="4876F3EE" w14:textId="77777777" w:rsidR="00DE4B93" w:rsidRPr="008E3D0C" w:rsidRDefault="00DE4B93" w:rsidP="00043F27">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1678C41C" w14:textId="77777777" w:rsidR="00DE4B93" w:rsidRPr="008E3D0C" w:rsidRDefault="00DE4B93" w:rsidP="00043F27">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32082710" w14:textId="77777777" w:rsidR="00DE4B93" w:rsidRPr="008E3D0C" w:rsidRDefault="00DE4B93" w:rsidP="00043F27">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7DCF4FD3" w14:textId="77777777" w:rsidR="00DE4B93" w:rsidRPr="00F17505" w:rsidDel="00342CFD" w:rsidRDefault="00DE4B93" w:rsidP="00043F27">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DE4B93" w:rsidRPr="00F17505" w14:paraId="03B2590B" w14:textId="77777777" w:rsidTr="006B44B0">
        <w:trPr>
          <w:gridAfter w:val="1"/>
          <w:wAfter w:w="33" w:type="dxa"/>
          <w:jc w:val="center"/>
        </w:trPr>
        <w:tc>
          <w:tcPr>
            <w:tcW w:w="3124" w:type="dxa"/>
            <w:tcMar>
              <w:top w:w="0" w:type="dxa"/>
              <w:left w:w="28" w:type="dxa"/>
              <w:bottom w:w="0" w:type="dxa"/>
              <w:right w:w="28" w:type="dxa"/>
            </w:tcMar>
          </w:tcPr>
          <w:p w14:paraId="5E8D8023" w14:textId="77777777" w:rsidR="00DE4B93" w:rsidRPr="00F17505" w:rsidRDefault="00DE4B93" w:rsidP="00043F27">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7579A045" w14:textId="77777777" w:rsidR="00DE4B93" w:rsidRDefault="00DE4B93" w:rsidP="00043F27">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gridSpan w:val="2"/>
            <w:tcMar>
              <w:top w:w="0" w:type="dxa"/>
              <w:left w:w="28" w:type="dxa"/>
              <w:bottom w:w="0" w:type="dxa"/>
              <w:right w:w="28" w:type="dxa"/>
            </w:tcMar>
          </w:tcPr>
          <w:p w14:paraId="560663F0" w14:textId="77777777" w:rsidR="00DE4B93" w:rsidRPr="00F17505" w:rsidRDefault="00DE4B93"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E34C52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97D4B21"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6B80D8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DEBB408"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667564"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E4B93" w:rsidRPr="00F17505" w14:paraId="15EF939B" w14:textId="77777777" w:rsidTr="006B44B0">
        <w:trPr>
          <w:gridAfter w:val="1"/>
          <w:wAfter w:w="33" w:type="dxa"/>
          <w:jc w:val="center"/>
        </w:trPr>
        <w:tc>
          <w:tcPr>
            <w:tcW w:w="3124" w:type="dxa"/>
            <w:tcMar>
              <w:top w:w="0" w:type="dxa"/>
              <w:left w:w="28" w:type="dxa"/>
              <w:bottom w:w="0" w:type="dxa"/>
              <w:right w:w="28" w:type="dxa"/>
            </w:tcMar>
          </w:tcPr>
          <w:p w14:paraId="6C0EBB0F" w14:textId="77777777" w:rsidR="00DE4B93" w:rsidRPr="00F17505" w:rsidRDefault="00DE4B93" w:rsidP="00043F27">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0C2B13E8" w14:textId="77777777" w:rsidR="00DE4B93" w:rsidRDefault="00DE4B93" w:rsidP="00043F27">
            <w:pPr>
              <w:pStyle w:val="TAL"/>
            </w:pPr>
            <w:r>
              <w:rPr>
                <w:lang w:eastAsia="zh-CN"/>
              </w:rPr>
              <w:t>It indicates the unique ID of the ML repository.</w:t>
            </w:r>
          </w:p>
        </w:tc>
        <w:tc>
          <w:tcPr>
            <w:tcW w:w="2261" w:type="dxa"/>
            <w:gridSpan w:val="2"/>
            <w:tcMar>
              <w:top w:w="0" w:type="dxa"/>
              <w:left w:w="28" w:type="dxa"/>
              <w:bottom w:w="0" w:type="dxa"/>
              <w:right w:w="28" w:type="dxa"/>
            </w:tcMar>
          </w:tcPr>
          <w:p w14:paraId="6BA75CA8"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E9A8DC6"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 1</w:t>
            </w:r>
          </w:p>
          <w:p w14:paraId="5A3D986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isOrdered: N/A</w:t>
            </w:r>
          </w:p>
          <w:p w14:paraId="080C9F75"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isUnique: N/A</w:t>
            </w:r>
          </w:p>
          <w:p w14:paraId="674DFE87"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2A75A2" w14:textId="77777777" w:rsidR="00DE4B93" w:rsidRPr="00F17505" w:rsidRDefault="00DE4B93" w:rsidP="00043F2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E4B93" w:rsidRPr="00F17505" w14:paraId="3A5D8D5D" w14:textId="77777777" w:rsidTr="006B44B0">
        <w:trPr>
          <w:gridAfter w:val="1"/>
          <w:wAfter w:w="33" w:type="dxa"/>
          <w:jc w:val="center"/>
        </w:trPr>
        <w:tc>
          <w:tcPr>
            <w:tcW w:w="3124" w:type="dxa"/>
            <w:tcMar>
              <w:top w:w="0" w:type="dxa"/>
              <w:left w:w="28" w:type="dxa"/>
              <w:bottom w:w="0" w:type="dxa"/>
              <w:right w:w="28" w:type="dxa"/>
            </w:tcMar>
          </w:tcPr>
          <w:p w14:paraId="22FE6D4A" w14:textId="77777777" w:rsidR="00DE4B93" w:rsidRDefault="00DE4B93" w:rsidP="00043F27">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15B36A68" w14:textId="77777777" w:rsidR="00DE4B93" w:rsidRPr="00F17505" w:rsidRDefault="00DE4B93" w:rsidP="00043F27">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1F05C5F0" w14:textId="77777777" w:rsidR="00DE4B93" w:rsidRPr="00F17505" w:rsidRDefault="00DE4B93" w:rsidP="00043F27">
            <w:pPr>
              <w:pStyle w:val="TAL"/>
            </w:pPr>
          </w:p>
          <w:p w14:paraId="3B875DD5" w14:textId="77777777" w:rsidR="00DE4B93" w:rsidRDefault="00DE4B93" w:rsidP="00043F27">
            <w:pPr>
              <w:pStyle w:val="TAL"/>
              <w:rPr>
                <w:lang w:eastAsia="zh-CN"/>
              </w:rPr>
            </w:pPr>
            <w:r w:rsidRPr="003E7E8D">
              <w:t>allowedValues: N/A</w:t>
            </w:r>
          </w:p>
        </w:tc>
        <w:tc>
          <w:tcPr>
            <w:tcW w:w="2261" w:type="dxa"/>
            <w:gridSpan w:val="2"/>
            <w:tcMar>
              <w:top w:w="0" w:type="dxa"/>
              <w:left w:w="28" w:type="dxa"/>
              <w:bottom w:w="0" w:type="dxa"/>
              <w:right w:w="28" w:type="dxa"/>
            </w:tcMar>
          </w:tcPr>
          <w:p w14:paraId="53277F75"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type: ModelPerformance</w:t>
            </w:r>
          </w:p>
          <w:p w14:paraId="2D51857F"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multiplicity: *</w:t>
            </w:r>
          </w:p>
          <w:p w14:paraId="2B7B1262"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2B7D0AC0"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771236B9"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 xml:space="preserve">defaultValue: None </w:t>
            </w:r>
          </w:p>
          <w:p w14:paraId="10CA4248" w14:textId="77777777" w:rsidR="00DE4B93" w:rsidRPr="00F17505" w:rsidRDefault="00DE4B93" w:rsidP="00043F27">
            <w:pPr>
              <w:tabs>
                <w:tab w:val="center" w:pos="1333"/>
              </w:tabs>
              <w:spacing w:after="0"/>
              <w:rPr>
                <w:rFonts w:ascii="Arial" w:hAnsi="Arial" w:cs="Arial"/>
                <w:sz w:val="18"/>
                <w:szCs w:val="18"/>
              </w:rPr>
            </w:pPr>
            <w:r w:rsidRPr="003E7E8D">
              <w:rPr>
                <w:rFonts w:ascii="Arial" w:hAnsi="Arial"/>
                <w:sz w:val="18"/>
              </w:rPr>
              <w:t>isNullable: False</w:t>
            </w:r>
          </w:p>
        </w:tc>
      </w:tr>
      <w:tr w:rsidR="00DE4B93" w:rsidRPr="00F17505" w14:paraId="3C4E3907" w14:textId="77777777" w:rsidTr="006B44B0">
        <w:trPr>
          <w:gridAfter w:val="1"/>
          <w:wAfter w:w="33" w:type="dxa"/>
          <w:jc w:val="center"/>
        </w:trPr>
        <w:tc>
          <w:tcPr>
            <w:tcW w:w="3124" w:type="dxa"/>
            <w:tcMar>
              <w:top w:w="0" w:type="dxa"/>
              <w:left w:w="28" w:type="dxa"/>
              <w:bottom w:w="0" w:type="dxa"/>
              <w:right w:w="28" w:type="dxa"/>
            </w:tcMar>
          </w:tcPr>
          <w:p w14:paraId="3204EE05" w14:textId="77777777" w:rsidR="00DE4B93" w:rsidRDefault="00DE4B93" w:rsidP="00043F27">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22C095E" w14:textId="77777777" w:rsidR="00DE4B93" w:rsidRDefault="00DE4B93" w:rsidP="00043F27">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E6FFC90" w14:textId="77777777" w:rsidR="00DE4B93" w:rsidRPr="00F17505" w:rsidRDefault="00DE4B93" w:rsidP="00043F27">
            <w:pPr>
              <w:pStyle w:val="TAL"/>
            </w:pPr>
            <w:r>
              <w:t xml:space="preserve"> </w:t>
            </w:r>
          </w:p>
          <w:p w14:paraId="593920F7" w14:textId="77777777" w:rsidR="00DE4B93" w:rsidRDefault="00DE4B93" w:rsidP="00043F27">
            <w:pPr>
              <w:pStyle w:val="TAL"/>
              <w:rPr>
                <w:lang w:eastAsia="zh-CN"/>
              </w:rPr>
            </w:pPr>
            <w:r w:rsidRPr="003E7E8D">
              <w:t>allowedValues: { 0 .. 100 }.</w:t>
            </w:r>
          </w:p>
        </w:tc>
        <w:tc>
          <w:tcPr>
            <w:tcW w:w="2261" w:type="dxa"/>
            <w:gridSpan w:val="2"/>
            <w:tcMar>
              <w:top w:w="0" w:type="dxa"/>
              <w:left w:w="28" w:type="dxa"/>
              <w:bottom w:w="0" w:type="dxa"/>
              <w:right w:w="28" w:type="dxa"/>
            </w:tcMar>
          </w:tcPr>
          <w:p w14:paraId="7FB28FD9"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type: Integer</w:t>
            </w:r>
          </w:p>
          <w:p w14:paraId="00457C29"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multiplicity: 1</w:t>
            </w:r>
          </w:p>
          <w:p w14:paraId="04B8DBFB"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isOrdered: N/A</w:t>
            </w:r>
          </w:p>
          <w:p w14:paraId="42DBF0AB"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isUnique: N/A</w:t>
            </w:r>
          </w:p>
          <w:p w14:paraId="0AACB916"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 xml:space="preserve">defaultValue: None </w:t>
            </w:r>
          </w:p>
          <w:p w14:paraId="1F452FF9" w14:textId="77777777" w:rsidR="00DE4B93" w:rsidRPr="00F17505" w:rsidRDefault="00DE4B93" w:rsidP="00043F27">
            <w:pPr>
              <w:tabs>
                <w:tab w:val="center" w:pos="1333"/>
              </w:tabs>
              <w:spacing w:after="0"/>
              <w:rPr>
                <w:rFonts w:ascii="Arial" w:hAnsi="Arial" w:cs="Arial"/>
                <w:sz w:val="18"/>
                <w:szCs w:val="18"/>
              </w:rPr>
            </w:pPr>
            <w:r w:rsidRPr="003E7E8D">
              <w:rPr>
                <w:rFonts w:ascii="Arial" w:hAnsi="Arial"/>
                <w:sz w:val="18"/>
              </w:rPr>
              <w:t>isNullable: False</w:t>
            </w:r>
          </w:p>
        </w:tc>
      </w:tr>
      <w:tr w:rsidR="00DE4B93" w:rsidRPr="00F17505" w14:paraId="72FFE7F3" w14:textId="77777777" w:rsidTr="006B44B0">
        <w:trPr>
          <w:gridAfter w:val="1"/>
          <w:wAfter w:w="33" w:type="dxa"/>
          <w:jc w:val="center"/>
        </w:trPr>
        <w:tc>
          <w:tcPr>
            <w:tcW w:w="3124" w:type="dxa"/>
            <w:tcMar>
              <w:top w:w="0" w:type="dxa"/>
              <w:left w:w="28" w:type="dxa"/>
              <w:bottom w:w="0" w:type="dxa"/>
              <w:right w:w="28" w:type="dxa"/>
            </w:tcMar>
          </w:tcPr>
          <w:p w14:paraId="1FEE85A8" w14:textId="77777777" w:rsidR="00DE4B93" w:rsidRDefault="00DE4B93" w:rsidP="00043F27">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C8A35C8" w14:textId="77777777" w:rsidR="00DE4B93" w:rsidRPr="00F17505" w:rsidRDefault="00DE4B93" w:rsidP="00043F27">
            <w:pPr>
              <w:pStyle w:val="TAL"/>
            </w:pPr>
            <w:r w:rsidRPr="00F17505">
              <w:t xml:space="preserve">It describes the status of a particular ML </w:t>
            </w:r>
            <w:r>
              <w:t>testing</w:t>
            </w:r>
            <w:r w:rsidRPr="00F17505">
              <w:t xml:space="preserve"> request.</w:t>
            </w:r>
          </w:p>
          <w:p w14:paraId="7D3DF286" w14:textId="77777777" w:rsidR="00DE4B93" w:rsidRDefault="00DE4B93" w:rsidP="00043F27">
            <w:pPr>
              <w:pStyle w:val="TAL"/>
              <w:rPr>
                <w:lang w:eastAsia="zh-CN"/>
              </w:rPr>
            </w:pPr>
            <w:r w:rsidRPr="003E7E8D">
              <w:t>allowedValues: NOT_STARTED, IN_PROGRESS, CANCELLING, SUSPENDED, FINISHED, and CANCELLED.</w:t>
            </w:r>
          </w:p>
        </w:tc>
        <w:tc>
          <w:tcPr>
            <w:tcW w:w="2261" w:type="dxa"/>
            <w:gridSpan w:val="2"/>
            <w:tcMar>
              <w:top w:w="0" w:type="dxa"/>
              <w:left w:w="28" w:type="dxa"/>
              <w:bottom w:w="0" w:type="dxa"/>
              <w:right w:w="28" w:type="dxa"/>
            </w:tcMar>
          </w:tcPr>
          <w:p w14:paraId="4C8DF9B6"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type: Enum</w:t>
            </w:r>
          </w:p>
          <w:p w14:paraId="7DB19ED8"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multiplicity: 1</w:t>
            </w:r>
          </w:p>
          <w:p w14:paraId="2227BB9B"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isOrdered: N/A</w:t>
            </w:r>
          </w:p>
          <w:p w14:paraId="6954FBF4"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isUnique: N/A</w:t>
            </w:r>
          </w:p>
          <w:p w14:paraId="7C52A6E3"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 xml:space="preserve">defaultValue: None </w:t>
            </w:r>
          </w:p>
          <w:p w14:paraId="09D95E36" w14:textId="77777777" w:rsidR="00DE4B93" w:rsidRPr="00F17505" w:rsidRDefault="00DE4B93" w:rsidP="00043F27">
            <w:pPr>
              <w:tabs>
                <w:tab w:val="center" w:pos="1333"/>
              </w:tabs>
              <w:spacing w:after="0"/>
              <w:rPr>
                <w:rFonts w:ascii="Arial" w:hAnsi="Arial" w:cs="Arial"/>
                <w:sz w:val="18"/>
                <w:szCs w:val="18"/>
              </w:rPr>
            </w:pPr>
            <w:r w:rsidRPr="003E7E8D">
              <w:rPr>
                <w:rFonts w:ascii="Arial" w:hAnsi="Arial"/>
                <w:sz w:val="18"/>
              </w:rPr>
              <w:t>isNullable: False</w:t>
            </w:r>
          </w:p>
        </w:tc>
      </w:tr>
      <w:tr w:rsidR="00DE4B93" w:rsidRPr="00F17505" w14:paraId="25383388" w14:textId="77777777" w:rsidTr="006B44B0">
        <w:trPr>
          <w:gridAfter w:val="1"/>
          <w:wAfter w:w="33" w:type="dxa"/>
          <w:jc w:val="center"/>
        </w:trPr>
        <w:tc>
          <w:tcPr>
            <w:tcW w:w="3124" w:type="dxa"/>
            <w:tcMar>
              <w:top w:w="0" w:type="dxa"/>
              <w:left w:w="28" w:type="dxa"/>
              <w:bottom w:w="0" w:type="dxa"/>
              <w:right w:w="28" w:type="dxa"/>
            </w:tcMar>
          </w:tcPr>
          <w:p w14:paraId="5E72472B" w14:textId="77777777" w:rsidR="00DE4B93" w:rsidRDefault="00DE4B93" w:rsidP="00043F27">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61211A0E" w14:textId="77777777" w:rsidR="00DE4B93" w:rsidRPr="00F17505" w:rsidRDefault="00DE4B93" w:rsidP="00043F27">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4DF17855" w14:textId="77777777" w:rsidR="00DE4B93" w:rsidRPr="00F17505" w:rsidRDefault="00DE4B93" w:rsidP="00043F27">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43A22846" w14:textId="77777777" w:rsidR="00DE4B93" w:rsidRPr="00F17505" w:rsidRDefault="00DE4B93" w:rsidP="00043F27">
            <w:pPr>
              <w:pStyle w:val="TAL"/>
            </w:pPr>
          </w:p>
          <w:p w14:paraId="3EEFE5A3" w14:textId="77777777" w:rsidR="00DE4B93" w:rsidRDefault="00DE4B93" w:rsidP="00043F27">
            <w:pPr>
              <w:pStyle w:val="TAL"/>
              <w:rPr>
                <w:lang w:eastAsia="zh-CN"/>
              </w:rPr>
            </w:pPr>
            <w:r w:rsidRPr="00F17505">
              <w:t>allowedValues: TRUE, FALSE.</w:t>
            </w:r>
          </w:p>
        </w:tc>
        <w:tc>
          <w:tcPr>
            <w:tcW w:w="2261" w:type="dxa"/>
            <w:gridSpan w:val="2"/>
            <w:tcMar>
              <w:top w:w="0" w:type="dxa"/>
              <w:left w:w="28" w:type="dxa"/>
              <w:bottom w:w="0" w:type="dxa"/>
              <w:right w:w="28" w:type="dxa"/>
            </w:tcMar>
          </w:tcPr>
          <w:p w14:paraId="144980C0"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2DCF3C1"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0..1</w:t>
            </w:r>
          </w:p>
          <w:p w14:paraId="5180212F"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3B85DB65"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193E8AEF"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FALSE</w:t>
            </w:r>
          </w:p>
          <w:p w14:paraId="0F64B31E"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14:paraId="4453CF6C" w14:textId="77777777" w:rsidTr="006B44B0">
        <w:trPr>
          <w:gridAfter w:val="1"/>
          <w:wAfter w:w="33" w:type="dxa"/>
          <w:jc w:val="center"/>
        </w:trPr>
        <w:tc>
          <w:tcPr>
            <w:tcW w:w="3124" w:type="dxa"/>
            <w:tcMar>
              <w:top w:w="0" w:type="dxa"/>
              <w:left w:w="28" w:type="dxa"/>
              <w:bottom w:w="0" w:type="dxa"/>
              <w:right w:w="28" w:type="dxa"/>
            </w:tcMar>
          </w:tcPr>
          <w:p w14:paraId="781DB3A2" w14:textId="77777777" w:rsidR="00DE4B93" w:rsidRDefault="00DE4B93" w:rsidP="00043F27">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268135C7" w14:textId="77777777" w:rsidR="00DE4B93" w:rsidRPr="00F17505" w:rsidRDefault="00DE4B93" w:rsidP="00043F27">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45F8EABC" w14:textId="77777777" w:rsidR="00DE4B93" w:rsidRPr="00F17505" w:rsidRDefault="00DE4B93" w:rsidP="00043F27">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9520729" w14:textId="77777777" w:rsidR="00DE4B93" w:rsidRPr="00F17505" w:rsidRDefault="00DE4B93" w:rsidP="00043F27">
            <w:pPr>
              <w:pStyle w:val="TAL"/>
            </w:pPr>
          </w:p>
          <w:p w14:paraId="5AE99A11" w14:textId="77777777" w:rsidR="00DE4B93" w:rsidRDefault="00DE4B93" w:rsidP="00043F27">
            <w:pPr>
              <w:pStyle w:val="TAL"/>
              <w:rPr>
                <w:lang w:eastAsia="zh-CN"/>
              </w:rPr>
            </w:pPr>
            <w:r w:rsidRPr="00F17505">
              <w:t>allowedValues: TRUE, FALSE.</w:t>
            </w:r>
          </w:p>
        </w:tc>
        <w:tc>
          <w:tcPr>
            <w:tcW w:w="2261" w:type="dxa"/>
            <w:gridSpan w:val="2"/>
            <w:tcMar>
              <w:top w:w="0" w:type="dxa"/>
              <w:left w:w="28" w:type="dxa"/>
              <w:bottom w:w="0" w:type="dxa"/>
              <w:right w:w="28" w:type="dxa"/>
            </w:tcMar>
          </w:tcPr>
          <w:p w14:paraId="4EC866DA"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1E8984"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0..1</w:t>
            </w:r>
          </w:p>
          <w:p w14:paraId="238E825E"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2D2C1BE7"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103738E6"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FALSE</w:t>
            </w:r>
          </w:p>
          <w:p w14:paraId="318E8A13"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F17505" w:rsidDel="00DC0B77" w14:paraId="2663E8FB" w14:textId="77777777" w:rsidTr="006B44B0">
        <w:trPr>
          <w:gridAfter w:val="1"/>
          <w:wAfter w:w="33" w:type="dxa"/>
          <w:jc w:val="center"/>
        </w:trPr>
        <w:tc>
          <w:tcPr>
            <w:tcW w:w="3124" w:type="dxa"/>
            <w:tcMar>
              <w:top w:w="0" w:type="dxa"/>
              <w:left w:w="28" w:type="dxa"/>
              <w:bottom w:w="0" w:type="dxa"/>
              <w:right w:w="28" w:type="dxa"/>
            </w:tcMar>
          </w:tcPr>
          <w:p w14:paraId="5E4937E0" w14:textId="77777777" w:rsidR="00DE4B93" w:rsidRPr="00BC4A25" w:rsidDel="00DC0B77" w:rsidRDefault="00DE4B93" w:rsidP="00043F27">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39F17DD1" w14:textId="77777777" w:rsidR="00DE4B93" w:rsidRPr="008E3D0C" w:rsidRDefault="00DE4B93" w:rsidP="00043F27">
            <w:pPr>
              <w:keepNext/>
              <w:keepLines/>
              <w:spacing w:after="0"/>
              <w:rPr>
                <w:rFonts w:ascii="Arial" w:hAnsi="Arial"/>
                <w:sz w:val="18"/>
              </w:rPr>
            </w:pPr>
            <w:r w:rsidRPr="008E3D0C">
              <w:rPr>
                <w:rFonts w:ascii="Arial" w:hAnsi="Arial"/>
                <w:sz w:val="18"/>
              </w:rPr>
              <w:t xml:space="preserve">It identifies the DN of the </w:t>
            </w:r>
            <w:r w:rsidRPr="00B4423A">
              <w:rPr>
                <w:rFonts w:ascii="Courier New" w:hAnsi="Courier New" w:cs="Courier New"/>
                <w:sz w:val="18"/>
                <w:lang w:eastAsia="zh-CN"/>
              </w:rPr>
              <w:t>MLModel</w:t>
            </w:r>
            <w:r w:rsidRPr="008E3D0C">
              <w:rPr>
                <w:rFonts w:ascii="Arial" w:hAnsi="Arial"/>
                <w:sz w:val="18"/>
              </w:rPr>
              <w:t xml:space="preserve"> requested to be tested.</w:t>
            </w:r>
          </w:p>
          <w:p w14:paraId="007494EB" w14:textId="77777777" w:rsidR="00DE4B93" w:rsidRPr="008E3D0C" w:rsidRDefault="00DE4B93" w:rsidP="00043F27">
            <w:pPr>
              <w:keepNext/>
              <w:keepLines/>
              <w:spacing w:after="0"/>
              <w:rPr>
                <w:rFonts w:ascii="Arial" w:hAnsi="Arial"/>
                <w:sz w:val="18"/>
              </w:rPr>
            </w:pPr>
          </w:p>
          <w:p w14:paraId="1381B49F" w14:textId="77777777" w:rsidR="00DE4B93" w:rsidRPr="00E70819" w:rsidDel="00DC0B77" w:rsidRDefault="00DE4B93" w:rsidP="00043F27">
            <w:pPr>
              <w:pStyle w:val="TAL"/>
            </w:pPr>
          </w:p>
        </w:tc>
        <w:tc>
          <w:tcPr>
            <w:tcW w:w="2261" w:type="dxa"/>
            <w:gridSpan w:val="2"/>
            <w:tcMar>
              <w:top w:w="0" w:type="dxa"/>
              <w:left w:w="28" w:type="dxa"/>
              <w:bottom w:w="0" w:type="dxa"/>
              <w:right w:w="28" w:type="dxa"/>
            </w:tcMar>
          </w:tcPr>
          <w:p w14:paraId="71FAE28B" w14:textId="77777777" w:rsidR="00DE4B93" w:rsidRPr="008E3D0C" w:rsidRDefault="00DE4B93" w:rsidP="00043F27">
            <w:pPr>
              <w:keepNext/>
              <w:keepLines/>
              <w:spacing w:after="0"/>
              <w:rPr>
                <w:rFonts w:ascii="Arial" w:hAnsi="Arial"/>
                <w:sz w:val="18"/>
              </w:rPr>
            </w:pPr>
            <w:r>
              <w:rPr>
                <w:rFonts w:ascii="Arial" w:hAnsi="Arial"/>
                <w:sz w:val="18"/>
              </w:rPr>
              <w:t>t</w:t>
            </w:r>
            <w:r w:rsidRPr="008E3D0C">
              <w:rPr>
                <w:rFonts w:ascii="Arial" w:hAnsi="Arial"/>
                <w:sz w:val="18"/>
              </w:rPr>
              <w:t>ype: DN</w:t>
            </w:r>
          </w:p>
          <w:p w14:paraId="40D1EF56" w14:textId="77777777" w:rsidR="00DE4B93" w:rsidRPr="008E3D0C" w:rsidRDefault="00DE4B93" w:rsidP="00043F27">
            <w:pPr>
              <w:keepNext/>
              <w:keepLines/>
              <w:spacing w:after="0"/>
              <w:rPr>
                <w:rFonts w:ascii="Arial" w:hAnsi="Arial"/>
                <w:sz w:val="18"/>
              </w:rPr>
            </w:pPr>
            <w:r w:rsidRPr="008E3D0C">
              <w:rPr>
                <w:rFonts w:ascii="Arial" w:hAnsi="Arial"/>
                <w:sz w:val="18"/>
              </w:rPr>
              <w:t xml:space="preserve">Multiplicity: </w:t>
            </w:r>
            <w:r>
              <w:rPr>
                <w:rFonts w:ascii="Arial" w:hAnsi="Arial"/>
                <w:sz w:val="18"/>
              </w:rPr>
              <w:t>0..</w:t>
            </w:r>
            <w:r w:rsidRPr="008E3D0C">
              <w:rPr>
                <w:rFonts w:ascii="Arial" w:hAnsi="Arial"/>
                <w:sz w:val="18"/>
              </w:rPr>
              <w:t>1</w:t>
            </w:r>
          </w:p>
          <w:p w14:paraId="50D789A3" w14:textId="77777777" w:rsidR="00DE4B93" w:rsidRPr="008E3D0C" w:rsidRDefault="00DE4B93" w:rsidP="00043F27">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77C8126B" w14:textId="77777777" w:rsidR="00DE4B93" w:rsidRPr="008E3D0C" w:rsidRDefault="00DE4B93" w:rsidP="00043F27">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51779BC4" w14:textId="77777777" w:rsidR="00DE4B93" w:rsidRPr="008E3D0C" w:rsidRDefault="00DE4B93" w:rsidP="00043F27">
            <w:pPr>
              <w:keepNext/>
              <w:keepLines/>
              <w:spacing w:after="0"/>
              <w:rPr>
                <w:rFonts w:ascii="Arial" w:hAnsi="Arial"/>
                <w:sz w:val="18"/>
              </w:rPr>
            </w:pPr>
            <w:r w:rsidRPr="008E3D0C">
              <w:rPr>
                <w:rFonts w:ascii="Arial" w:hAnsi="Arial"/>
                <w:sz w:val="18"/>
              </w:rPr>
              <w:t>defaultValue: None</w:t>
            </w:r>
          </w:p>
          <w:p w14:paraId="749F82A5" w14:textId="77777777" w:rsidR="00DE4B93" w:rsidRPr="003E7E8D" w:rsidDel="00DC0B77" w:rsidRDefault="00DE4B93" w:rsidP="00043F27">
            <w:pPr>
              <w:pStyle w:val="TAL"/>
            </w:pPr>
            <w:r w:rsidRPr="008E3D0C">
              <w:t xml:space="preserve">isNullable: </w:t>
            </w:r>
            <w:r>
              <w:t>False</w:t>
            </w:r>
          </w:p>
        </w:tc>
      </w:tr>
      <w:tr w:rsidR="00DE4B93" w:rsidRPr="00F17505" w14:paraId="4404565C" w14:textId="77777777" w:rsidTr="006B44B0">
        <w:trPr>
          <w:gridAfter w:val="1"/>
          <w:wAfter w:w="33" w:type="dxa"/>
          <w:jc w:val="center"/>
        </w:trPr>
        <w:tc>
          <w:tcPr>
            <w:tcW w:w="3124" w:type="dxa"/>
            <w:tcMar>
              <w:top w:w="0" w:type="dxa"/>
              <w:left w:w="28" w:type="dxa"/>
              <w:bottom w:w="0" w:type="dxa"/>
              <w:right w:w="28" w:type="dxa"/>
            </w:tcMar>
          </w:tcPr>
          <w:p w14:paraId="61EDB488" w14:textId="77777777" w:rsidR="00DE4B93" w:rsidRDefault="00DE4B93" w:rsidP="00043F27">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7733ACF4" w14:textId="77777777" w:rsidR="00DE4B93" w:rsidRPr="00F17505" w:rsidRDefault="00DE4B93" w:rsidP="00043F27">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147F0DE5" w14:textId="77777777" w:rsidR="00DE4B93" w:rsidRPr="00F17505" w:rsidRDefault="00DE4B93" w:rsidP="00043F27">
            <w:pPr>
              <w:pStyle w:val="TAL"/>
            </w:pPr>
          </w:p>
          <w:p w14:paraId="6944CA67" w14:textId="77777777" w:rsidR="00DE4B93" w:rsidRDefault="00DE4B93" w:rsidP="00043F27">
            <w:pPr>
              <w:pStyle w:val="TAL"/>
              <w:rPr>
                <w:lang w:eastAsia="zh-CN"/>
              </w:rPr>
            </w:pPr>
            <w:r w:rsidRPr="003E7E8D">
              <w:t>allowedValues: N/A.</w:t>
            </w:r>
          </w:p>
        </w:tc>
        <w:tc>
          <w:tcPr>
            <w:tcW w:w="2261" w:type="dxa"/>
            <w:gridSpan w:val="2"/>
            <w:tcMar>
              <w:top w:w="0" w:type="dxa"/>
              <w:left w:w="28" w:type="dxa"/>
              <w:bottom w:w="0" w:type="dxa"/>
              <w:right w:w="28" w:type="dxa"/>
            </w:tcMar>
          </w:tcPr>
          <w:p w14:paraId="0F15C4D0"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type: ModelPerformance</w:t>
            </w:r>
          </w:p>
          <w:p w14:paraId="512C088C"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multiplicity: *</w:t>
            </w:r>
          </w:p>
          <w:p w14:paraId="2150CA6A"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3371F909"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66B8E69"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 xml:space="preserve">defaultValue: None </w:t>
            </w:r>
          </w:p>
          <w:p w14:paraId="57431834" w14:textId="77777777" w:rsidR="00DE4B93" w:rsidRPr="00F17505" w:rsidRDefault="00DE4B93" w:rsidP="00043F27">
            <w:pPr>
              <w:tabs>
                <w:tab w:val="center" w:pos="1333"/>
              </w:tabs>
              <w:spacing w:after="0"/>
              <w:rPr>
                <w:rFonts w:ascii="Arial" w:hAnsi="Arial" w:cs="Arial"/>
                <w:sz w:val="18"/>
                <w:szCs w:val="18"/>
              </w:rPr>
            </w:pPr>
            <w:r w:rsidRPr="003E7E8D">
              <w:rPr>
                <w:rFonts w:ascii="Arial" w:hAnsi="Arial"/>
                <w:sz w:val="18"/>
              </w:rPr>
              <w:t>isNullable: False</w:t>
            </w:r>
          </w:p>
        </w:tc>
      </w:tr>
      <w:tr w:rsidR="00DE4B93" w:rsidRPr="00F17505" w14:paraId="66F48181" w14:textId="77777777" w:rsidTr="006B44B0">
        <w:trPr>
          <w:gridAfter w:val="1"/>
          <w:wAfter w:w="33" w:type="dxa"/>
          <w:jc w:val="center"/>
        </w:trPr>
        <w:tc>
          <w:tcPr>
            <w:tcW w:w="3124" w:type="dxa"/>
            <w:tcMar>
              <w:top w:w="0" w:type="dxa"/>
              <w:left w:w="28" w:type="dxa"/>
              <w:bottom w:w="0" w:type="dxa"/>
              <w:right w:w="28" w:type="dxa"/>
            </w:tcMar>
          </w:tcPr>
          <w:p w14:paraId="7571EE98" w14:textId="77777777" w:rsidR="00DE4B93" w:rsidRDefault="00DE4B93" w:rsidP="00043F27">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2EDB41FE" w14:textId="77777777" w:rsidR="00DE4B93" w:rsidRDefault="00DE4B93" w:rsidP="00043F27">
            <w:pPr>
              <w:pStyle w:val="TAL"/>
            </w:pPr>
            <w:r w:rsidRPr="00F17505">
              <w:t xml:space="preserve">It provides the address where </w:t>
            </w:r>
            <w:r>
              <w:t>the testing result is provided.</w:t>
            </w:r>
          </w:p>
          <w:p w14:paraId="2C7F8205" w14:textId="77777777" w:rsidR="00DE4B93" w:rsidRPr="003E7E8D" w:rsidRDefault="00DE4B93" w:rsidP="00043F27">
            <w:pPr>
              <w:pStyle w:val="TAL"/>
            </w:pPr>
            <w:r w:rsidRPr="00F17505">
              <w:t xml:space="preserve">The detailed </w:t>
            </w:r>
            <w:r>
              <w:t>testing</w:t>
            </w:r>
            <w:r w:rsidRPr="00F17505">
              <w:t xml:space="preserve"> </w:t>
            </w:r>
            <w:r>
              <w:t>result</w:t>
            </w:r>
            <w:r w:rsidRPr="00F17505">
              <w:t xml:space="preserve"> format is vendor specific.</w:t>
            </w:r>
          </w:p>
          <w:p w14:paraId="32ABBE01" w14:textId="77777777" w:rsidR="00DE4B93" w:rsidRPr="003E7E8D" w:rsidRDefault="00DE4B93" w:rsidP="00043F27">
            <w:pPr>
              <w:pStyle w:val="TAL"/>
            </w:pPr>
          </w:p>
          <w:p w14:paraId="01A4EB15" w14:textId="77777777" w:rsidR="00DE4B93" w:rsidRPr="003E7E8D" w:rsidRDefault="00DE4B93" w:rsidP="00043F27">
            <w:pPr>
              <w:pStyle w:val="TAL"/>
            </w:pPr>
            <w:r w:rsidRPr="003E7E8D">
              <w:t>allowedValues: N/A.</w:t>
            </w:r>
          </w:p>
          <w:p w14:paraId="2EDB3961" w14:textId="77777777" w:rsidR="00DE4B93" w:rsidRDefault="00DE4B93" w:rsidP="00043F27">
            <w:pPr>
              <w:pStyle w:val="TAL"/>
              <w:rPr>
                <w:lang w:eastAsia="zh-CN"/>
              </w:rPr>
            </w:pPr>
          </w:p>
        </w:tc>
        <w:tc>
          <w:tcPr>
            <w:tcW w:w="2261" w:type="dxa"/>
            <w:gridSpan w:val="2"/>
            <w:tcMar>
              <w:top w:w="0" w:type="dxa"/>
              <w:left w:w="28" w:type="dxa"/>
              <w:bottom w:w="0" w:type="dxa"/>
              <w:right w:w="28" w:type="dxa"/>
            </w:tcMar>
          </w:tcPr>
          <w:p w14:paraId="2B351349"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type: String</w:t>
            </w:r>
          </w:p>
          <w:p w14:paraId="2E319CB8"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4055FBB9"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isOrdered: N/A</w:t>
            </w:r>
          </w:p>
          <w:p w14:paraId="3DA6C53B"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isUnique: N/A</w:t>
            </w:r>
          </w:p>
          <w:p w14:paraId="41E9427F"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 xml:space="preserve">defaultValue: None </w:t>
            </w:r>
          </w:p>
          <w:p w14:paraId="2CA8E8B7" w14:textId="77777777" w:rsidR="00DE4B93" w:rsidRPr="00F17505" w:rsidRDefault="00DE4B93" w:rsidP="00043F27">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DE4B93" w:rsidRPr="006E608C" w14:paraId="5656B2C8" w14:textId="77777777" w:rsidTr="006B44B0">
        <w:trPr>
          <w:gridAfter w:val="1"/>
          <w:wAfter w:w="33" w:type="dxa"/>
          <w:jc w:val="center"/>
        </w:trPr>
        <w:tc>
          <w:tcPr>
            <w:tcW w:w="3124" w:type="dxa"/>
            <w:tcMar>
              <w:top w:w="0" w:type="dxa"/>
              <w:left w:w="28" w:type="dxa"/>
              <w:bottom w:w="0" w:type="dxa"/>
              <w:right w:w="28" w:type="dxa"/>
            </w:tcMar>
          </w:tcPr>
          <w:p w14:paraId="4D192793" w14:textId="77777777" w:rsidR="00DE4B93" w:rsidRDefault="00DE4B93" w:rsidP="00043F27">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91019F4" w14:textId="77777777" w:rsidR="00DE4B93" w:rsidRDefault="00DE4B93" w:rsidP="00043F27">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59C08087" w14:textId="77777777" w:rsidR="00DE4B93" w:rsidRDefault="00DE4B93" w:rsidP="00043F27">
            <w:pPr>
              <w:pStyle w:val="TAL"/>
            </w:pPr>
          </w:p>
          <w:p w14:paraId="490FA18B" w14:textId="77777777" w:rsidR="00DE4B93" w:rsidRDefault="00DE4B93" w:rsidP="00043F27">
            <w:pPr>
              <w:pStyle w:val="TAL"/>
              <w:rPr>
                <w:lang w:eastAsia="zh-CN"/>
              </w:rPr>
            </w:pPr>
          </w:p>
        </w:tc>
        <w:tc>
          <w:tcPr>
            <w:tcW w:w="2261" w:type="dxa"/>
            <w:gridSpan w:val="2"/>
            <w:tcMar>
              <w:top w:w="0" w:type="dxa"/>
              <w:left w:w="28" w:type="dxa"/>
              <w:bottom w:w="0" w:type="dxa"/>
              <w:right w:w="28" w:type="dxa"/>
            </w:tcMar>
          </w:tcPr>
          <w:p w14:paraId="77B53DEA" w14:textId="77777777" w:rsidR="00DE4B93" w:rsidRPr="006E608C" w:rsidRDefault="00DE4B93" w:rsidP="00043F27">
            <w:pPr>
              <w:pStyle w:val="TAL"/>
              <w:rPr>
                <w:rFonts w:cs="Arial"/>
              </w:rPr>
            </w:pPr>
            <w:r>
              <w:rPr>
                <w:rFonts w:cs="Arial"/>
              </w:rPr>
              <w:t>t</w:t>
            </w:r>
            <w:r w:rsidRPr="006E608C">
              <w:rPr>
                <w:rFonts w:cs="Arial"/>
              </w:rPr>
              <w:t>ype: DN</w:t>
            </w:r>
          </w:p>
          <w:p w14:paraId="7F1533D6" w14:textId="77777777" w:rsidR="00DE4B93" w:rsidRPr="006E608C" w:rsidRDefault="00DE4B93" w:rsidP="00043F27">
            <w:pPr>
              <w:pStyle w:val="TAL"/>
              <w:rPr>
                <w:rFonts w:cs="Arial"/>
              </w:rPr>
            </w:pPr>
            <w:r w:rsidRPr="006E608C">
              <w:rPr>
                <w:rFonts w:cs="Arial"/>
              </w:rPr>
              <w:t xml:space="preserve">multiplicity: </w:t>
            </w:r>
            <w:r>
              <w:rPr>
                <w:rFonts w:cs="Arial"/>
              </w:rPr>
              <w:t>0..</w:t>
            </w:r>
            <w:r w:rsidRPr="006E608C">
              <w:rPr>
                <w:rFonts w:cs="Arial"/>
              </w:rPr>
              <w:t>1</w:t>
            </w:r>
          </w:p>
          <w:p w14:paraId="6B72A66E" w14:textId="77777777" w:rsidR="00DE4B93" w:rsidRPr="006E608C" w:rsidRDefault="00DE4B93" w:rsidP="00043F27">
            <w:pPr>
              <w:pStyle w:val="TAL"/>
              <w:rPr>
                <w:rFonts w:cs="Arial"/>
              </w:rPr>
            </w:pPr>
            <w:r w:rsidRPr="006E608C">
              <w:rPr>
                <w:rFonts w:cs="Arial"/>
              </w:rPr>
              <w:t xml:space="preserve">isOrdered: </w:t>
            </w:r>
            <w:r w:rsidRPr="003E7E8D">
              <w:t>N/A</w:t>
            </w:r>
          </w:p>
          <w:p w14:paraId="2867B662" w14:textId="77777777" w:rsidR="00DE4B93" w:rsidRPr="006E608C" w:rsidRDefault="00DE4B93" w:rsidP="00043F27">
            <w:pPr>
              <w:pStyle w:val="TAL"/>
              <w:rPr>
                <w:rFonts w:cs="Arial"/>
              </w:rPr>
            </w:pPr>
            <w:r w:rsidRPr="006E608C">
              <w:rPr>
                <w:rFonts w:cs="Arial"/>
              </w:rPr>
              <w:t xml:space="preserve">isUnique: </w:t>
            </w:r>
            <w:r w:rsidRPr="003E7E8D">
              <w:t>N/A</w:t>
            </w:r>
          </w:p>
          <w:p w14:paraId="2DCCA126" w14:textId="77777777" w:rsidR="00DE4B93" w:rsidRPr="006E608C" w:rsidRDefault="00DE4B93" w:rsidP="00043F27">
            <w:pPr>
              <w:pStyle w:val="TAL"/>
              <w:rPr>
                <w:rFonts w:cs="Arial"/>
              </w:rPr>
            </w:pPr>
            <w:r w:rsidRPr="006E608C">
              <w:rPr>
                <w:rFonts w:cs="Arial"/>
              </w:rPr>
              <w:t xml:space="preserve">defaultValue: None </w:t>
            </w:r>
          </w:p>
          <w:p w14:paraId="1E4EF697"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DE4B93" w:rsidRPr="006E608C" w14:paraId="252531E8" w14:textId="77777777" w:rsidTr="006B44B0">
        <w:trPr>
          <w:gridAfter w:val="1"/>
          <w:wAfter w:w="33" w:type="dxa"/>
          <w:jc w:val="center"/>
        </w:trPr>
        <w:tc>
          <w:tcPr>
            <w:tcW w:w="3124" w:type="dxa"/>
            <w:tcMar>
              <w:top w:w="0" w:type="dxa"/>
              <w:left w:w="28" w:type="dxa"/>
              <w:bottom w:w="0" w:type="dxa"/>
              <w:right w:w="28" w:type="dxa"/>
            </w:tcMar>
          </w:tcPr>
          <w:p w14:paraId="571577C6" w14:textId="77777777" w:rsidR="00DE4B93" w:rsidRDefault="00DE4B93" w:rsidP="00043F27">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6DA0CDF4" w14:textId="77777777" w:rsidR="00DE4B93" w:rsidRPr="00F17505" w:rsidRDefault="00DE4B93" w:rsidP="00043F27">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D0A007A" w14:textId="77777777" w:rsidR="00DE4B93" w:rsidRPr="00F17505" w:rsidRDefault="00DE4B93" w:rsidP="00043F27">
            <w:pPr>
              <w:pStyle w:val="TAL"/>
              <w:rPr>
                <w:rFonts w:cs="Arial"/>
                <w:szCs w:val="18"/>
              </w:rPr>
            </w:pPr>
          </w:p>
          <w:p w14:paraId="13C12576" w14:textId="77777777" w:rsidR="00DE4B93" w:rsidRDefault="00DE4B93" w:rsidP="00043F27">
            <w:pPr>
              <w:pStyle w:val="TAL"/>
              <w:rPr>
                <w:lang w:eastAsia="zh-CN"/>
              </w:rPr>
            </w:pPr>
            <w:r w:rsidRPr="00F17505">
              <w:rPr>
                <w:color w:val="000000"/>
              </w:rPr>
              <w:t>allowedValues: N/A.</w:t>
            </w:r>
          </w:p>
        </w:tc>
        <w:tc>
          <w:tcPr>
            <w:tcW w:w="2261" w:type="dxa"/>
            <w:gridSpan w:val="2"/>
            <w:tcMar>
              <w:top w:w="0" w:type="dxa"/>
              <w:left w:w="28" w:type="dxa"/>
              <w:bottom w:w="0" w:type="dxa"/>
              <w:right w:w="28" w:type="dxa"/>
            </w:tcMar>
          </w:tcPr>
          <w:p w14:paraId="73C6CAE0"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2C61D742"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408BB766"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isOrdered: False</w:t>
            </w:r>
          </w:p>
          <w:p w14:paraId="4B079547"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isUnique: True</w:t>
            </w:r>
          </w:p>
          <w:p w14:paraId="7CF69ABB"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B9B0540"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Cs w:val="18"/>
              </w:rPr>
              <w:t>isNullable: False</w:t>
            </w:r>
          </w:p>
        </w:tc>
      </w:tr>
      <w:tr w:rsidR="00DE4B93" w:rsidRPr="006E608C" w14:paraId="5A6264EC" w14:textId="77777777" w:rsidTr="006B44B0">
        <w:trPr>
          <w:gridAfter w:val="1"/>
          <w:wAfter w:w="33" w:type="dxa"/>
          <w:jc w:val="center"/>
        </w:trPr>
        <w:tc>
          <w:tcPr>
            <w:tcW w:w="3124" w:type="dxa"/>
            <w:tcMar>
              <w:top w:w="0" w:type="dxa"/>
              <w:left w:w="28" w:type="dxa"/>
              <w:bottom w:w="0" w:type="dxa"/>
              <w:right w:w="28" w:type="dxa"/>
            </w:tcMar>
          </w:tcPr>
          <w:p w14:paraId="1EF859F7" w14:textId="77777777" w:rsidR="00DE4B93" w:rsidRDefault="00DE4B93" w:rsidP="00043F27">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38A0138D" w14:textId="77777777" w:rsidR="00DE4B93" w:rsidRPr="00496456" w:rsidRDefault="00DE4B93" w:rsidP="00043F27">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01AD240" w14:textId="77777777" w:rsidR="00DE4B93" w:rsidRDefault="00DE4B93" w:rsidP="00043F27">
            <w:pPr>
              <w:pStyle w:val="TAL"/>
              <w:rPr>
                <w:lang w:eastAsia="zh-CN"/>
              </w:rPr>
            </w:pPr>
            <w:r w:rsidRPr="00496456">
              <w:rPr>
                <w:rFonts w:cs="Arial"/>
                <w:szCs w:val="18"/>
              </w:rPr>
              <w:t xml:space="preserve">allowedValues: </w:t>
            </w:r>
            <w:r>
              <w:rPr>
                <w:rFonts w:cs="Arial"/>
                <w:szCs w:val="18"/>
              </w:rPr>
              <w:t>N/A</w:t>
            </w:r>
          </w:p>
        </w:tc>
        <w:tc>
          <w:tcPr>
            <w:tcW w:w="2261" w:type="dxa"/>
            <w:gridSpan w:val="2"/>
            <w:tcMar>
              <w:top w:w="0" w:type="dxa"/>
              <w:left w:w="28" w:type="dxa"/>
              <w:bottom w:w="0" w:type="dxa"/>
              <w:right w:w="28" w:type="dxa"/>
            </w:tcMar>
          </w:tcPr>
          <w:p w14:paraId="5000CCC5" w14:textId="77777777" w:rsidR="00DE4B93" w:rsidRPr="006E608C" w:rsidRDefault="00DE4B93" w:rsidP="00043F27">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49BC9495" w14:textId="77777777" w:rsidR="00DE4B93" w:rsidRPr="006E608C" w:rsidRDefault="00DE4B93" w:rsidP="00043F27">
            <w:pPr>
              <w:pStyle w:val="TAL"/>
              <w:keepNext w:val="0"/>
              <w:rPr>
                <w:rFonts w:eastAsia="Courier New" w:cs="Arial"/>
              </w:rPr>
            </w:pPr>
            <w:r w:rsidRPr="006E608C">
              <w:rPr>
                <w:rFonts w:eastAsia="Courier New" w:cs="Arial"/>
              </w:rPr>
              <w:t>multiplicity: 1</w:t>
            </w:r>
          </w:p>
          <w:p w14:paraId="629CEAFF" w14:textId="77777777" w:rsidR="00DE4B93" w:rsidRPr="006E608C" w:rsidRDefault="00DE4B93" w:rsidP="00043F27">
            <w:pPr>
              <w:pStyle w:val="TAL"/>
              <w:keepNext w:val="0"/>
              <w:rPr>
                <w:rFonts w:eastAsia="Courier New" w:cs="Arial"/>
              </w:rPr>
            </w:pPr>
            <w:r w:rsidRPr="006E608C">
              <w:rPr>
                <w:rFonts w:eastAsia="Courier New" w:cs="Arial"/>
              </w:rPr>
              <w:t xml:space="preserve">isOrdered: </w:t>
            </w:r>
            <w:r w:rsidRPr="006E608C">
              <w:rPr>
                <w:rFonts w:cs="Arial"/>
              </w:rPr>
              <w:t>N/A</w:t>
            </w:r>
          </w:p>
          <w:p w14:paraId="38F034CB" w14:textId="77777777" w:rsidR="00DE4B93" w:rsidRPr="006E608C" w:rsidRDefault="00DE4B93" w:rsidP="00043F27">
            <w:pPr>
              <w:pStyle w:val="TAL"/>
              <w:keepNext w:val="0"/>
              <w:rPr>
                <w:rFonts w:eastAsia="Courier New" w:cs="Arial"/>
              </w:rPr>
            </w:pPr>
            <w:r w:rsidRPr="006E608C">
              <w:rPr>
                <w:rFonts w:eastAsia="Courier New" w:cs="Arial"/>
              </w:rPr>
              <w:t xml:space="preserve">isUnique: </w:t>
            </w:r>
            <w:r w:rsidRPr="006E608C">
              <w:rPr>
                <w:rFonts w:cs="Arial"/>
              </w:rPr>
              <w:t>N/A</w:t>
            </w:r>
          </w:p>
          <w:p w14:paraId="722628C2" w14:textId="77777777" w:rsidR="00DE4B93" w:rsidRPr="006E608C" w:rsidRDefault="00DE4B93" w:rsidP="00043F27">
            <w:pPr>
              <w:pStyle w:val="TAL"/>
              <w:keepNext w:val="0"/>
              <w:rPr>
                <w:rFonts w:eastAsia="Courier New" w:cs="Arial"/>
              </w:rPr>
            </w:pPr>
            <w:r w:rsidRPr="006E608C">
              <w:rPr>
                <w:rFonts w:eastAsia="Courier New" w:cs="Arial"/>
              </w:rPr>
              <w:t>defaultValue: None</w:t>
            </w:r>
          </w:p>
          <w:p w14:paraId="3CF69296" w14:textId="77777777" w:rsidR="00DE4B93" w:rsidRPr="006E608C" w:rsidRDefault="00DE4B93"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E4B93" w:rsidRPr="006E608C" w14:paraId="1811688F" w14:textId="77777777" w:rsidTr="006B44B0">
        <w:trPr>
          <w:gridAfter w:val="1"/>
          <w:wAfter w:w="33" w:type="dxa"/>
          <w:jc w:val="center"/>
        </w:trPr>
        <w:tc>
          <w:tcPr>
            <w:tcW w:w="3124" w:type="dxa"/>
            <w:tcMar>
              <w:top w:w="0" w:type="dxa"/>
              <w:left w:w="28" w:type="dxa"/>
              <w:bottom w:w="0" w:type="dxa"/>
              <w:right w:w="28" w:type="dxa"/>
            </w:tcMar>
          </w:tcPr>
          <w:p w14:paraId="0BC6A92C" w14:textId="77777777" w:rsidR="00DE4B93" w:rsidRDefault="00DE4B93" w:rsidP="00043F27">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5F54C4FD" w14:textId="77777777" w:rsidR="00DE4B93" w:rsidRPr="00F17505" w:rsidRDefault="00DE4B93" w:rsidP="00043F2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52160D1A" w14:textId="77777777" w:rsidR="00DE4B93" w:rsidRPr="00F17505" w:rsidRDefault="00DE4B93" w:rsidP="00043F27">
            <w:pPr>
              <w:pStyle w:val="TAL"/>
            </w:pPr>
          </w:p>
          <w:p w14:paraId="33018D91" w14:textId="77777777" w:rsidR="00DE4B93" w:rsidRDefault="00DE4B93" w:rsidP="00043F27">
            <w:pPr>
              <w:pStyle w:val="TAL"/>
              <w:rPr>
                <w:lang w:eastAsia="zh-CN"/>
              </w:rPr>
            </w:pPr>
            <w:r w:rsidRPr="00F17505">
              <w:t>allowedValues: TRUE, FALSE.</w:t>
            </w:r>
          </w:p>
        </w:tc>
        <w:tc>
          <w:tcPr>
            <w:tcW w:w="2261" w:type="dxa"/>
            <w:gridSpan w:val="2"/>
            <w:tcMar>
              <w:top w:w="0" w:type="dxa"/>
              <w:left w:w="28" w:type="dxa"/>
              <w:bottom w:w="0" w:type="dxa"/>
              <w:right w:w="28" w:type="dxa"/>
            </w:tcMar>
          </w:tcPr>
          <w:p w14:paraId="5DA0B576" w14:textId="77777777" w:rsidR="00DE4B93" w:rsidRPr="006E608C" w:rsidRDefault="00DE4B93" w:rsidP="00043F2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95E5C23" w14:textId="77777777" w:rsidR="00DE4B93" w:rsidRPr="006E608C" w:rsidRDefault="00DE4B93" w:rsidP="00043F27">
            <w:pPr>
              <w:pStyle w:val="TAL"/>
              <w:keepNext w:val="0"/>
              <w:rPr>
                <w:rFonts w:eastAsia="Courier New" w:cs="Arial"/>
              </w:rPr>
            </w:pPr>
            <w:r w:rsidRPr="006E608C">
              <w:rPr>
                <w:rFonts w:eastAsia="Courier New" w:cs="Arial"/>
              </w:rPr>
              <w:t>multiplicity: 1</w:t>
            </w:r>
          </w:p>
          <w:p w14:paraId="3401969D" w14:textId="77777777" w:rsidR="00DE4B93" w:rsidRPr="006E608C" w:rsidRDefault="00DE4B93" w:rsidP="00043F27">
            <w:pPr>
              <w:pStyle w:val="TAL"/>
              <w:keepNext w:val="0"/>
              <w:rPr>
                <w:rFonts w:eastAsia="Courier New" w:cs="Arial"/>
              </w:rPr>
            </w:pPr>
            <w:r w:rsidRPr="006E608C">
              <w:rPr>
                <w:rFonts w:eastAsia="Courier New" w:cs="Arial"/>
              </w:rPr>
              <w:t xml:space="preserve">isOrdered: </w:t>
            </w:r>
            <w:r w:rsidRPr="003E7E8D">
              <w:t>N/A</w:t>
            </w:r>
          </w:p>
          <w:p w14:paraId="3BFBCE17" w14:textId="77777777" w:rsidR="00DE4B93" w:rsidRPr="006E608C" w:rsidRDefault="00DE4B93" w:rsidP="00043F27">
            <w:pPr>
              <w:pStyle w:val="TAL"/>
              <w:keepNext w:val="0"/>
              <w:rPr>
                <w:rFonts w:eastAsia="Courier New" w:cs="Arial"/>
              </w:rPr>
            </w:pPr>
            <w:r w:rsidRPr="006E608C">
              <w:rPr>
                <w:rFonts w:eastAsia="Courier New" w:cs="Arial"/>
              </w:rPr>
              <w:t xml:space="preserve">isUnique: </w:t>
            </w:r>
            <w:r w:rsidRPr="003E7E8D">
              <w:t>N/A</w:t>
            </w:r>
          </w:p>
          <w:p w14:paraId="461E2604" w14:textId="77777777" w:rsidR="00DE4B93" w:rsidRPr="006E608C" w:rsidRDefault="00DE4B93" w:rsidP="00043F27">
            <w:pPr>
              <w:pStyle w:val="TAL"/>
              <w:keepNext w:val="0"/>
              <w:rPr>
                <w:rFonts w:eastAsia="Courier New" w:cs="Arial"/>
              </w:rPr>
            </w:pPr>
            <w:r w:rsidRPr="006E608C">
              <w:rPr>
                <w:rFonts w:eastAsia="Courier New" w:cs="Arial"/>
              </w:rPr>
              <w:t xml:space="preserve">defaultValue: </w:t>
            </w:r>
            <w:r w:rsidRPr="006E608C">
              <w:rPr>
                <w:rFonts w:cs="Arial"/>
              </w:rPr>
              <w:t>FALSE</w:t>
            </w:r>
          </w:p>
          <w:p w14:paraId="0DA5433E" w14:textId="77777777" w:rsidR="00DE4B93" w:rsidRPr="006E608C" w:rsidRDefault="00DE4B93"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E4B93" w:rsidRPr="006E608C" w14:paraId="269A0FC1" w14:textId="77777777" w:rsidTr="006B44B0">
        <w:trPr>
          <w:gridAfter w:val="1"/>
          <w:wAfter w:w="33" w:type="dxa"/>
          <w:jc w:val="center"/>
        </w:trPr>
        <w:tc>
          <w:tcPr>
            <w:tcW w:w="3124" w:type="dxa"/>
            <w:tcMar>
              <w:top w:w="0" w:type="dxa"/>
              <w:left w:w="28" w:type="dxa"/>
              <w:bottom w:w="0" w:type="dxa"/>
              <w:right w:w="28" w:type="dxa"/>
            </w:tcMar>
          </w:tcPr>
          <w:p w14:paraId="6EE4F0EA" w14:textId="77777777" w:rsidR="00DE4B93" w:rsidRDefault="00DE4B93" w:rsidP="00043F27">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5FFB3F56" w14:textId="77777777" w:rsidR="00DE4B93" w:rsidRDefault="00DE4B93" w:rsidP="00043F2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44B9A9AC" w14:textId="77777777" w:rsidR="00DE4B93" w:rsidRPr="00F17505" w:rsidRDefault="00DE4B93" w:rsidP="00043F27">
            <w:pPr>
              <w:pStyle w:val="TAL"/>
            </w:pPr>
          </w:p>
          <w:p w14:paraId="21AF06C0" w14:textId="77777777" w:rsidR="00DE4B93" w:rsidRDefault="00DE4B93" w:rsidP="00043F27">
            <w:pPr>
              <w:pStyle w:val="TAL"/>
              <w:rPr>
                <w:lang w:eastAsia="zh-CN"/>
              </w:rPr>
            </w:pPr>
            <w:r w:rsidRPr="00F17505">
              <w:t>allowedValues: TRUE, FALSE.</w:t>
            </w:r>
          </w:p>
        </w:tc>
        <w:tc>
          <w:tcPr>
            <w:tcW w:w="2261" w:type="dxa"/>
            <w:gridSpan w:val="2"/>
            <w:tcMar>
              <w:top w:w="0" w:type="dxa"/>
              <w:left w:w="28" w:type="dxa"/>
              <w:bottom w:w="0" w:type="dxa"/>
              <w:right w:w="28" w:type="dxa"/>
            </w:tcMar>
          </w:tcPr>
          <w:p w14:paraId="52A2B05E" w14:textId="77777777" w:rsidR="00DE4B93" w:rsidRPr="006E608C" w:rsidRDefault="00DE4B93" w:rsidP="00043F2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654DDF7" w14:textId="77777777" w:rsidR="00DE4B93" w:rsidRPr="006E608C" w:rsidRDefault="00DE4B93" w:rsidP="00043F27">
            <w:pPr>
              <w:pStyle w:val="TAL"/>
              <w:keepNext w:val="0"/>
              <w:rPr>
                <w:rFonts w:eastAsia="Courier New" w:cs="Arial"/>
              </w:rPr>
            </w:pPr>
            <w:r w:rsidRPr="006E608C">
              <w:rPr>
                <w:rFonts w:eastAsia="Courier New" w:cs="Arial"/>
              </w:rPr>
              <w:t>multiplicity: 1</w:t>
            </w:r>
          </w:p>
          <w:p w14:paraId="40D42213" w14:textId="77777777" w:rsidR="00DE4B93" w:rsidRPr="006E608C" w:rsidRDefault="00DE4B93" w:rsidP="00043F27">
            <w:pPr>
              <w:pStyle w:val="TAL"/>
              <w:keepNext w:val="0"/>
              <w:rPr>
                <w:rFonts w:eastAsia="Courier New" w:cs="Arial"/>
              </w:rPr>
            </w:pPr>
            <w:r w:rsidRPr="006E608C">
              <w:rPr>
                <w:rFonts w:eastAsia="Courier New" w:cs="Arial"/>
              </w:rPr>
              <w:t xml:space="preserve">isOrdered: </w:t>
            </w:r>
            <w:r w:rsidRPr="003E7E8D">
              <w:t>N/A</w:t>
            </w:r>
          </w:p>
          <w:p w14:paraId="252C0879" w14:textId="77777777" w:rsidR="00DE4B93" w:rsidRPr="006E608C" w:rsidRDefault="00DE4B93" w:rsidP="00043F27">
            <w:pPr>
              <w:pStyle w:val="TAL"/>
              <w:keepNext w:val="0"/>
              <w:rPr>
                <w:rFonts w:eastAsia="Courier New" w:cs="Arial"/>
              </w:rPr>
            </w:pPr>
            <w:r w:rsidRPr="006E608C">
              <w:rPr>
                <w:rFonts w:eastAsia="Courier New" w:cs="Arial"/>
              </w:rPr>
              <w:t xml:space="preserve">isUnique: </w:t>
            </w:r>
            <w:r w:rsidRPr="003E7E8D">
              <w:t>N/A</w:t>
            </w:r>
          </w:p>
          <w:p w14:paraId="254DCE12" w14:textId="77777777" w:rsidR="00DE4B93" w:rsidRPr="006E608C" w:rsidRDefault="00DE4B93" w:rsidP="00043F27">
            <w:pPr>
              <w:pStyle w:val="TAL"/>
              <w:keepNext w:val="0"/>
              <w:rPr>
                <w:rFonts w:eastAsia="Courier New" w:cs="Arial"/>
              </w:rPr>
            </w:pPr>
            <w:r w:rsidRPr="006E608C">
              <w:rPr>
                <w:rFonts w:eastAsia="Courier New" w:cs="Arial"/>
              </w:rPr>
              <w:t xml:space="preserve">defaultValue: </w:t>
            </w:r>
            <w:r w:rsidRPr="006E608C">
              <w:rPr>
                <w:rFonts w:cs="Arial"/>
              </w:rPr>
              <w:t>FALSE</w:t>
            </w:r>
          </w:p>
          <w:p w14:paraId="34E74049" w14:textId="77777777" w:rsidR="00DE4B93" w:rsidRPr="006E608C" w:rsidRDefault="00DE4B93"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E4B93" w:rsidRPr="006E608C" w14:paraId="05112A3C" w14:textId="77777777" w:rsidTr="006B44B0">
        <w:trPr>
          <w:gridAfter w:val="1"/>
          <w:wAfter w:w="33" w:type="dxa"/>
          <w:jc w:val="center"/>
        </w:trPr>
        <w:tc>
          <w:tcPr>
            <w:tcW w:w="3124" w:type="dxa"/>
            <w:tcMar>
              <w:top w:w="0" w:type="dxa"/>
              <w:left w:w="28" w:type="dxa"/>
              <w:bottom w:w="0" w:type="dxa"/>
              <w:right w:w="28" w:type="dxa"/>
            </w:tcMar>
          </w:tcPr>
          <w:p w14:paraId="7F5B33C7" w14:textId="77777777" w:rsidR="00DE4B93" w:rsidRDefault="00DE4B93" w:rsidP="00043F27">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68DE633C" w14:textId="77777777" w:rsidR="00DE4B93" w:rsidRPr="00F17505" w:rsidRDefault="00DE4B93" w:rsidP="00043F27">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691DE12" w14:textId="77777777" w:rsidR="00DE4B93" w:rsidRPr="00F17505" w:rsidRDefault="00DE4B93" w:rsidP="00043F27">
            <w:pPr>
              <w:pStyle w:val="TAL"/>
            </w:pPr>
          </w:p>
          <w:p w14:paraId="15013A40" w14:textId="77777777" w:rsidR="00DE4B93" w:rsidRDefault="00DE4B93" w:rsidP="00043F27">
            <w:pPr>
              <w:pStyle w:val="TAL"/>
              <w:rPr>
                <w:lang w:eastAsia="zh-CN"/>
              </w:rPr>
            </w:pPr>
          </w:p>
        </w:tc>
        <w:tc>
          <w:tcPr>
            <w:tcW w:w="2261" w:type="dxa"/>
            <w:gridSpan w:val="2"/>
            <w:tcMar>
              <w:top w:w="0" w:type="dxa"/>
              <w:left w:w="28" w:type="dxa"/>
              <w:bottom w:w="0" w:type="dxa"/>
              <w:right w:w="28" w:type="dxa"/>
            </w:tcMar>
          </w:tcPr>
          <w:p w14:paraId="6B245754" w14:textId="77777777" w:rsidR="00DE4B93" w:rsidRPr="006E608C" w:rsidRDefault="00DE4B93"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6C37268D"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multiplicity: 1</w:t>
            </w:r>
          </w:p>
          <w:p w14:paraId="1ACEE4F0"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isOrdered: N/A</w:t>
            </w:r>
          </w:p>
          <w:p w14:paraId="0E318C74"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isUnique: N/A</w:t>
            </w:r>
          </w:p>
          <w:p w14:paraId="1DE5F9A3"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AA69E3C"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Cs w:val="18"/>
              </w:rPr>
              <w:t>isNullable: False</w:t>
            </w:r>
          </w:p>
        </w:tc>
      </w:tr>
      <w:tr w:rsidR="00DE4B93" w:rsidRPr="006E608C" w14:paraId="7DDFE8F4" w14:textId="77777777" w:rsidTr="006B44B0">
        <w:trPr>
          <w:gridAfter w:val="1"/>
          <w:wAfter w:w="33" w:type="dxa"/>
          <w:jc w:val="center"/>
        </w:trPr>
        <w:tc>
          <w:tcPr>
            <w:tcW w:w="3124" w:type="dxa"/>
            <w:tcMar>
              <w:top w:w="0" w:type="dxa"/>
              <w:left w:w="28" w:type="dxa"/>
              <w:bottom w:w="0" w:type="dxa"/>
              <w:right w:w="28" w:type="dxa"/>
            </w:tcMar>
          </w:tcPr>
          <w:p w14:paraId="7E8DE961" w14:textId="77777777" w:rsidR="00DE4B93" w:rsidRDefault="00DE4B93" w:rsidP="00043F27">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253F272D" w14:textId="77777777" w:rsidR="00DE4B93" w:rsidRDefault="00DE4B93" w:rsidP="00043F27">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02CEA36C" w14:textId="77777777" w:rsidR="00DE4B93" w:rsidRPr="00F17505" w:rsidRDefault="00DE4B93" w:rsidP="00043F27">
            <w:pPr>
              <w:pStyle w:val="TAL"/>
            </w:pPr>
            <w:r w:rsidRPr="00F17505">
              <w:t xml:space="preserve"> </w:t>
            </w:r>
            <w:r>
              <w:t>ML update request</w:t>
            </w:r>
            <w:r w:rsidRPr="00F17505">
              <w:t>.</w:t>
            </w:r>
          </w:p>
          <w:p w14:paraId="4C6010F1" w14:textId="77777777" w:rsidR="00DE4B93" w:rsidRPr="00F17505" w:rsidRDefault="00DE4B93" w:rsidP="00043F27">
            <w:pPr>
              <w:pStyle w:val="TAL"/>
            </w:pPr>
          </w:p>
          <w:p w14:paraId="1C76DBED" w14:textId="77777777" w:rsidR="00DE4B93" w:rsidRDefault="00DE4B93" w:rsidP="00043F27">
            <w:pPr>
              <w:pStyle w:val="TAL"/>
              <w:rPr>
                <w:lang w:eastAsia="zh-CN"/>
              </w:rPr>
            </w:pPr>
          </w:p>
        </w:tc>
        <w:tc>
          <w:tcPr>
            <w:tcW w:w="2261" w:type="dxa"/>
            <w:gridSpan w:val="2"/>
            <w:tcMar>
              <w:top w:w="0" w:type="dxa"/>
              <w:left w:w="28" w:type="dxa"/>
              <w:bottom w:w="0" w:type="dxa"/>
              <w:right w:w="28" w:type="dxa"/>
            </w:tcMar>
          </w:tcPr>
          <w:p w14:paraId="16DFCC92" w14:textId="77777777" w:rsidR="00DE4B93" w:rsidRPr="006E608C" w:rsidRDefault="00DE4B93"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2B7BCBB"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7DD0148B"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2B104B2"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4C0DDF3B"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B39A79C"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Cs w:val="18"/>
              </w:rPr>
              <w:t>isNullable: False</w:t>
            </w:r>
          </w:p>
        </w:tc>
      </w:tr>
      <w:tr w:rsidR="00DE4B93" w:rsidRPr="006E608C" w14:paraId="35B40EC5" w14:textId="77777777" w:rsidTr="006B44B0">
        <w:trPr>
          <w:gridAfter w:val="1"/>
          <w:wAfter w:w="33" w:type="dxa"/>
          <w:jc w:val="center"/>
        </w:trPr>
        <w:tc>
          <w:tcPr>
            <w:tcW w:w="3124" w:type="dxa"/>
            <w:tcMar>
              <w:top w:w="0" w:type="dxa"/>
              <w:left w:w="28" w:type="dxa"/>
              <w:bottom w:w="0" w:type="dxa"/>
              <w:right w:w="28" w:type="dxa"/>
            </w:tcMar>
          </w:tcPr>
          <w:p w14:paraId="11F8DE51" w14:textId="77777777" w:rsidR="00DE4B93" w:rsidRDefault="00DE4B93" w:rsidP="00043F27">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3757EB4" w14:textId="77777777" w:rsidR="00DE4B93" w:rsidRPr="00F17505" w:rsidRDefault="00DE4B93" w:rsidP="00043F27">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D8A787D" w14:textId="77777777" w:rsidR="00DE4B93" w:rsidRPr="00F17505" w:rsidRDefault="00DE4B93" w:rsidP="00043F27">
            <w:pPr>
              <w:pStyle w:val="TAL"/>
            </w:pPr>
          </w:p>
          <w:p w14:paraId="643D169E" w14:textId="77777777" w:rsidR="00DE4B93" w:rsidRDefault="00DE4B93" w:rsidP="00043F27">
            <w:pPr>
              <w:pStyle w:val="TAL"/>
              <w:rPr>
                <w:lang w:eastAsia="zh-CN"/>
              </w:rPr>
            </w:pPr>
          </w:p>
        </w:tc>
        <w:tc>
          <w:tcPr>
            <w:tcW w:w="2261" w:type="dxa"/>
            <w:gridSpan w:val="2"/>
            <w:tcMar>
              <w:top w:w="0" w:type="dxa"/>
              <w:left w:w="28" w:type="dxa"/>
              <w:bottom w:w="0" w:type="dxa"/>
              <w:right w:w="28" w:type="dxa"/>
            </w:tcMar>
          </w:tcPr>
          <w:p w14:paraId="1699A8FB" w14:textId="77777777" w:rsidR="00DE4B93" w:rsidRPr="006E608C" w:rsidRDefault="00DE4B93"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1FF46925"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multiplicity: 1</w:t>
            </w:r>
          </w:p>
          <w:p w14:paraId="7E72809C"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isOrdered: N/A</w:t>
            </w:r>
          </w:p>
          <w:p w14:paraId="09BCEE84"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isUnique: N/A</w:t>
            </w:r>
          </w:p>
          <w:p w14:paraId="3016EB96"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A58A4B8"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Cs w:val="18"/>
              </w:rPr>
              <w:t>isNullable: False</w:t>
            </w:r>
          </w:p>
        </w:tc>
      </w:tr>
      <w:tr w:rsidR="00DE4B93" w:rsidRPr="006E608C" w14:paraId="36F6A14D" w14:textId="77777777" w:rsidTr="006B44B0">
        <w:trPr>
          <w:gridAfter w:val="1"/>
          <w:wAfter w:w="33" w:type="dxa"/>
          <w:jc w:val="center"/>
        </w:trPr>
        <w:tc>
          <w:tcPr>
            <w:tcW w:w="3124" w:type="dxa"/>
            <w:tcMar>
              <w:top w:w="0" w:type="dxa"/>
              <w:left w:w="28" w:type="dxa"/>
              <w:bottom w:w="0" w:type="dxa"/>
              <w:right w:w="28" w:type="dxa"/>
            </w:tcMar>
          </w:tcPr>
          <w:p w14:paraId="57A77302" w14:textId="77777777" w:rsidR="00DE4B93" w:rsidRDefault="00DE4B93" w:rsidP="00043F27">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4DF3EC97" w14:textId="77777777" w:rsidR="00DE4B93" w:rsidRDefault="00DE4B93" w:rsidP="00043F27">
            <w:pPr>
              <w:pStyle w:val="TAL"/>
              <w:rPr>
                <w:lang w:eastAsia="zh-CN"/>
              </w:rPr>
            </w:pPr>
            <w:r>
              <w:rPr>
                <w:rFonts w:cs="Arial"/>
              </w:rPr>
              <w:t>It specifies the time duration upon which the MnS consumer expects the ML update is reported.</w:t>
            </w:r>
          </w:p>
        </w:tc>
        <w:tc>
          <w:tcPr>
            <w:tcW w:w="2261" w:type="dxa"/>
            <w:gridSpan w:val="2"/>
            <w:tcMar>
              <w:top w:w="0" w:type="dxa"/>
              <w:left w:w="28" w:type="dxa"/>
              <w:bottom w:w="0" w:type="dxa"/>
              <w:right w:w="28" w:type="dxa"/>
            </w:tcMar>
          </w:tcPr>
          <w:p w14:paraId="21C84708" w14:textId="77777777" w:rsidR="00DE4B93" w:rsidRPr="006E608C" w:rsidRDefault="00DE4B93" w:rsidP="00043F2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1B59C025" w14:textId="77777777" w:rsidR="00DE4B93" w:rsidRPr="006E608C" w:rsidRDefault="00DE4B93" w:rsidP="00043F27">
            <w:pPr>
              <w:pStyle w:val="TAL"/>
              <w:keepNext w:val="0"/>
              <w:rPr>
                <w:rFonts w:eastAsia="Courier New" w:cs="Arial"/>
              </w:rPr>
            </w:pPr>
            <w:r w:rsidRPr="006E608C">
              <w:rPr>
                <w:rFonts w:eastAsia="Courier New" w:cs="Arial"/>
              </w:rPr>
              <w:t>multiplicity: 1</w:t>
            </w:r>
          </w:p>
          <w:p w14:paraId="5D2D14CB" w14:textId="77777777" w:rsidR="00DE4B93" w:rsidRPr="006E608C" w:rsidRDefault="00DE4B93" w:rsidP="00043F27">
            <w:pPr>
              <w:pStyle w:val="TAL"/>
              <w:keepNext w:val="0"/>
              <w:rPr>
                <w:rFonts w:eastAsia="Courier New" w:cs="Arial"/>
              </w:rPr>
            </w:pPr>
            <w:r w:rsidRPr="006E608C">
              <w:rPr>
                <w:rFonts w:eastAsia="Courier New" w:cs="Arial"/>
              </w:rPr>
              <w:t xml:space="preserve">isOrdered: </w:t>
            </w:r>
            <w:r w:rsidRPr="003E7E8D">
              <w:t>N/A</w:t>
            </w:r>
          </w:p>
          <w:p w14:paraId="2583A948" w14:textId="77777777" w:rsidR="00DE4B93" w:rsidRPr="006E608C" w:rsidRDefault="00DE4B93" w:rsidP="00043F27">
            <w:pPr>
              <w:pStyle w:val="TAL"/>
              <w:keepNext w:val="0"/>
              <w:rPr>
                <w:rFonts w:eastAsia="Courier New" w:cs="Arial"/>
              </w:rPr>
            </w:pPr>
            <w:r w:rsidRPr="006E608C">
              <w:rPr>
                <w:rFonts w:eastAsia="Courier New" w:cs="Arial"/>
              </w:rPr>
              <w:t xml:space="preserve">isUnique: </w:t>
            </w:r>
            <w:r w:rsidRPr="003E7E8D">
              <w:t>N/A</w:t>
            </w:r>
          </w:p>
          <w:p w14:paraId="4701FA76" w14:textId="77777777" w:rsidR="00DE4B93" w:rsidRPr="006E608C" w:rsidRDefault="00DE4B93" w:rsidP="00043F27">
            <w:pPr>
              <w:pStyle w:val="TAL"/>
              <w:keepNext w:val="0"/>
              <w:rPr>
                <w:rFonts w:eastAsia="Courier New" w:cs="Arial"/>
              </w:rPr>
            </w:pPr>
            <w:r w:rsidRPr="006E608C">
              <w:rPr>
                <w:rFonts w:eastAsia="Courier New" w:cs="Arial"/>
              </w:rPr>
              <w:t>defaultValue: None</w:t>
            </w:r>
          </w:p>
          <w:p w14:paraId="31F24966" w14:textId="77777777" w:rsidR="00DE4B93" w:rsidRPr="006E608C" w:rsidRDefault="00DE4B93"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E4B93" w:rsidRPr="006E608C" w14:paraId="727DEE38" w14:textId="77777777" w:rsidTr="006B44B0">
        <w:trPr>
          <w:gridAfter w:val="1"/>
          <w:wAfter w:w="33" w:type="dxa"/>
          <w:jc w:val="center"/>
        </w:trPr>
        <w:tc>
          <w:tcPr>
            <w:tcW w:w="3124" w:type="dxa"/>
            <w:tcMar>
              <w:top w:w="0" w:type="dxa"/>
              <w:left w:w="28" w:type="dxa"/>
              <w:bottom w:w="0" w:type="dxa"/>
              <w:right w:w="28" w:type="dxa"/>
            </w:tcMar>
          </w:tcPr>
          <w:p w14:paraId="2E96D93F" w14:textId="77777777" w:rsidR="00DE4B93" w:rsidRDefault="00DE4B93" w:rsidP="00043F27">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6C190A4B" w14:textId="77777777" w:rsidR="00DE4B93" w:rsidRPr="00F17505" w:rsidRDefault="00DE4B93" w:rsidP="00043F27">
            <w:pPr>
              <w:pStyle w:val="TAL"/>
            </w:pPr>
            <w:r w:rsidRPr="00F17505">
              <w:t xml:space="preserve">It </w:t>
            </w:r>
            <w:r>
              <w:t>represents</w:t>
            </w:r>
            <w:r w:rsidRPr="00F17505">
              <w:t xml:space="preserve"> the </w:t>
            </w:r>
            <w:r>
              <w:t>available ML capabilities</w:t>
            </w:r>
            <w:r w:rsidRPr="00F17505">
              <w:t>.</w:t>
            </w:r>
          </w:p>
          <w:p w14:paraId="17ACD93B" w14:textId="77777777" w:rsidR="00DE4B93" w:rsidRPr="00F17505" w:rsidRDefault="00DE4B93" w:rsidP="00043F27">
            <w:pPr>
              <w:pStyle w:val="TAL"/>
            </w:pPr>
          </w:p>
          <w:p w14:paraId="5D167B2F" w14:textId="77777777" w:rsidR="00DE4B93" w:rsidRDefault="00DE4B93" w:rsidP="00043F27">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gridSpan w:val="2"/>
            <w:tcMar>
              <w:top w:w="0" w:type="dxa"/>
              <w:left w:w="28" w:type="dxa"/>
              <w:bottom w:w="0" w:type="dxa"/>
              <w:right w:w="28" w:type="dxa"/>
            </w:tcMar>
          </w:tcPr>
          <w:p w14:paraId="4280903E" w14:textId="77777777" w:rsidR="00DE4B93" w:rsidRPr="006E608C" w:rsidRDefault="00DE4B93"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592A7004"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isOrdered: N/A</w:t>
            </w:r>
          </w:p>
          <w:p w14:paraId="4C182CF5"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isUnique: N/A</w:t>
            </w:r>
          </w:p>
          <w:p w14:paraId="5681953C"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46FDA8"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Cs w:val="18"/>
              </w:rPr>
              <w:t>isNullable: False</w:t>
            </w:r>
          </w:p>
        </w:tc>
      </w:tr>
      <w:tr w:rsidR="00DE4B93" w:rsidRPr="006E608C" w14:paraId="30868819" w14:textId="77777777" w:rsidTr="006B44B0">
        <w:trPr>
          <w:gridAfter w:val="1"/>
          <w:wAfter w:w="33" w:type="dxa"/>
          <w:jc w:val="center"/>
        </w:trPr>
        <w:tc>
          <w:tcPr>
            <w:tcW w:w="3124" w:type="dxa"/>
            <w:tcMar>
              <w:top w:w="0" w:type="dxa"/>
              <w:left w:w="28" w:type="dxa"/>
              <w:bottom w:w="0" w:type="dxa"/>
              <w:right w:w="28" w:type="dxa"/>
            </w:tcMar>
          </w:tcPr>
          <w:p w14:paraId="6428D287" w14:textId="77777777" w:rsidR="00DE4B93" w:rsidRDefault="00DE4B93" w:rsidP="00043F27">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0D216C5F" w14:textId="77777777" w:rsidR="00DE4B93" w:rsidRPr="00F17505" w:rsidRDefault="00DE4B93" w:rsidP="00043F27">
            <w:pPr>
              <w:pStyle w:val="TAL"/>
            </w:pPr>
            <w:r w:rsidRPr="00F17505">
              <w:t xml:space="preserve">It </w:t>
            </w:r>
            <w:r>
              <w:t>represents</w:t>
            </w:r>
            <w:r w:rsidRPr="00F17505">
              <w:t xml:space="preserve"> the </w:t>
            </w:r>
            <w:r>
              <w:t>updated ML capabilities</w:t>
            </w:r>
            <w:r w:rsidRPr="00F17505">
              <w:t>.</w:t>
            </w:r>
          </w:p>
          <w:p w14:paraId="56473E7E" w14:textId="77777777" w:rsidR="00DE4B93" w:rsidRPr="00F17505" w:rsidRDefault="00DE4B93" w:rsidP="00043F27">
            <w:pPr>
              <w:pStyle w:val="TAL"/>
            </w:pPr>
          </w:p>
          <w:p w14:paraId="06355AA4" w14:textId="77777777" w:rsidR="00DE4B93" w:rsidRDefault="00DE4B93" w:rsidP="00043F27">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gridSpan w:val="2"/>
            <w:tcMar>
              <w:top w:w="0" w:type="dxa"/>
              <w:left w:w="28" w:type="dxa"/>
              <w:bottom w:w="0" w:type="dxa"/>
              <w:right w:w="28" w:type="dxa"/>
            </w:tcMar>
          </w:tcPr>
          <w:p w14:paraId="47E30A83" w14:textId="77777777" w:rsidR="00DE4B93" w:rsidRPr="006E608C" w:rsidRDefault="00DE4B93"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6C17219F"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isOrdered: N/A</w:t>
            </w:r>
          </w:p>
          <w:p w14:paraId="4E71CF64"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isUnique: N/A</w:t>
            </w:r>
          </w:p>
          <w:p w14:paraId="7F2E0844"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40009D9"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Cs w:val="18"/>
              </w:rPr>
              <w:t>isNullable: False</w:t>
            </w:r>
          </w:p>
        </w:tc>
      </w:tr>
      <w:tr w:rsidR="00DE4B93" w:rsidRPr="006E608C" w14:paraId="65C318E8" w14:textId="77777777" w:rsidTr="006B44B0">
        <w:trPr>
          <w:gridAfter w:val="1"/>
          <w:wAfter w:w="33" w:type="dxa"/>
          <w:jc w:val="center"/>
        </w:trPr>
        <w:tc>
          <w:tcPr>
            <w:tcW w:w="3124" w:type="dxa"/>
            <w:tcMar>
              <w:top w:w="0" w:type="dxa"/>
              <w:left w:w="28" w:type="dxa"/>
              <w:bottom w:w="0" w:type="dxa"/>
              <w:right w:w="28" w:type="dxa"/>
            </w:tcMar>
          </w:tcPr>
          <w:p w14:paraId="341FFEC0" w14:textId="77777777" w:rsidR="00DE4B93" w:rsidRDefault="00DE4B93" w:rsidP="00043F27">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A7CD328" w14:textId="77777777" w:rsidR="00DE4B93" w:rsidRDefault="00DE4B93" w:rsidP="00043F27">
            <w:pPr>
              <w:pStyle w:val="TAL"/>
              <w:rPr>
                <w:lang w:eastAsia="zh-CN"/>
              </w:rPr>
            </w:pPr>
            <w:r>
              <w:rPr>
                <w:rFonts w:hint="eastAsia"/>
                <w:lang w:eastAsia="zh-CN"/>
              </w:rPr>
              <w:t>I</w:t>
            </w:r>
            <w:r>
              <w:rPr>
                <w:lang w:eastAsia="zh-CN"/>
              </w:rPr>
              <w:t>t identifies the available ML capability report.</w:t>
            </w:r>
          </w:p>
          <w:p w14:paraId="31BD8358" w14:textId="77777777" w:rsidR="00DE4B93" w:rsidRDefault="00DE4B93" w:rsidP="00043F27">
            <w:pPr>
              <w:pStyle w:val="TAL"/>
              <w:rPr>
                <w:lang w:eastAsia="zh-CN"/>
              </w:rPr>
            </w:pPr>
          </w:p>
          <w:p w14:paraId="4E648A54" w14:textId="77777777" w:rsidR="00DE4B93" w:rsidRPr="00F17505" w:rsidRDefault="00DE4B93" w:rsidP="00043F27">
            <w:pPr>
              <w:pStyle w:val="TAL"/>
            </w:pPr>
            <w:r>
              <w:rPr>
                <w:color w:val="000000"/>
              </w:rPr>
              <w:t>allowedValues: N/A.</w:t>
            </w:r>
          </w:p>
        </w:tc>
        <w:tc>
          <w:tcPr>
            <w:tcW w:w="2261" w:type="dxa"/>
            <w:gridSpan w:val="2"/>
            <w:tcMar>
              <w:top w:w="0" w:type="dxa"/>
              <w:left w:w="28" w:type="dxa"/>
              <w:bottom w:w="0" w:type="dxa"/>
              <w:right w:w="28" w:type="dxa"/>
            </w:tcMar>
          </w:tcPr>
          <w:p w14:paraId="021B9DAC" w14:textId="77777777" w:rsidR="00DE4B93" w:rsidRDefault="00DE4B93" w:rsidP="00043F27">
            <w:pPr>
              <w:pStyle w:val="TAL"/>
            </w:pPr>
            <w:r>
              <w:t>type: String</w:t>
            </w:r>
          </w:p>
          <w:p w14:paraId="787C8B33" w14:textId="77777777" w:rsidR="00DE4B93" w:rsidRDefault="00DE4B93" w:rsidP="00043F27">
            <w:pPr>
              <w:pStyle w:val="TAL"/>
            </w:pPr>
            <w:r>
              <w:t>multiplicity: 1</w:t>
            </w:r>
          </w:p>
          <w:p w14:paraId="5CF51AD0" w14:textId="77777777" w:rsidR="00DE4B93" w:rsidRDefault="00DE4B93" w:rsidP="00043F27">
            <w:pPr>
              <w:pStyle w:val="TAL"/>
            </w:pPr>
            <w:r>
              <w:t>isOrdered: N/A</w:t>
            </w:r>
          </w:p>
          <w:p w14:paraId="42129513" w14:textId="77777777" w:rsidR="00DE4B93" w:rsidRDefault="00DE4B93" w:rsidP="00043F27">
            <w:pPr>
              <w:pStyle w:val="TAL"/>
            </w:pPr>
            <w:r>
              <w:t>isUnique: N/A</w:t>
            </w:r>
          </w:p>
          <w:p w14:paraId="5DEDC8E0" w14:textId="77777777" w:rsidR="00DE4B93" w:rsidRDefault="00DE4B93" w:rsidP="00043F27">
            <w:pPr>
              <w:pStyle w:val="TAL"/>
            </w:pPr>
            <w:r>
              <w:t xml:space="preserve">defaultValue: None </w:t>
            </w:r>
          </w:p>
          <w:p w14:paraId="06402474" w14:textId="77777777" w:rsidR="00DE4B93" w:rsidRPr="006E608C" w:rsidRDefault="00DE4B93" w:rsidP="00043F27">
            <w:pPr>
              <w:pStyle w:val="TAL"/>
            </w:pPr>
            <w:r w:rsidRPr="00342065">
              <w:t>isNullable: False</w:t>
            </w:r>
          </w:p>
        </w:tc>
      </w:tr>
      <w:tr w:rsidR="00DE4B93" w:rsidRPr="006E608C" w14:paraId="30F538AE" w14:textId="77777777" w:rsidTr="006B44B0">
        <w:trPr>
          <w:gridAfter w:val="1"/>
          <w:wAfter w:w="33" w:type="dxa"/>
          <w:jc w:val="center"/>
        </w:trPr>
        <w:tc>
          <w:tcPr>
            <w:tcW w:w="3124" w:type="dxa"/>
            <w:tcMar>
              <w:top w:w="0" w:type="dxa"/>
              <w:left w:w="28" w:type="dxa"/>
              <w:bottom w:w="0" w:type="dxa"/>
              <w:right w:w="28" w:type="dxa"/>
            </w:tcMar>
          </w:tcPr>
          <w:p w14:paraId="089F60EA" w14:textId="77777777" w:rsidR="00DE4B93" w:rsidRDefault="00DE4B93" w:rsidP="00043F27">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6555A24F" w14:textId="77777777" w:rsidR="00DE4B93" w:rsidRDefault="00DE4B93" w:rsidP="00043F27">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gridSpan w:val="2"/>
            <w:tcMar>
              <w:top w:w="0" w:type="dxa"/>
              <w:left w:w="28" w:type="dxa"/>
              <w:bottom w:w="0" w:type="dxa"/>
              <w:right w:w="28" w:type="dxa"/>
            </w:tcMar>
          </w:tcPr>
          <w:p w14:paraId="21409E79" w14:textId="77777777" w:rsidR="00DE4B93" w:rsidRPr="006E608C" w:rsidRDefault="00DE4B93" w:rsidP="00043F27">
            <w:pPr>
              <w:pStyle w:val="TAL"/>
              <w:keepNext w:val="0"/>
              <w:rPr>
                <w:rFonts w:eastAsia="Courier New" w:cs="Arial"/>
              </w:rPr>
            </w:pPr>
            <w:r w:rsidRPr="006E608C">
              <w:rPr>
                <w:rFonts w:eastAsia="Courier New" w:cs="Arial"/>
              </w:rPr>
              <w:t>type: String</w:t>
            </w:r>
          </w:p>
          <w:p w14:paraId="470C3F67" w14:textId="77777777" w:rsidR="00DE4B93" w:rsidRPr="006E608C" w:rsidRDefault="00DE4B93" w:rsidP="00043F27">
            <w:pPr>
              <w:pStyle w:val="TAL"/>
              <w:keepNext w:val="0"/>
              <w:rPr>
                <w:rFonts w:eastAsia="Courier New" w:cs="Arial"/>
              </w:rPr>
            </w:pPr>
            <w:r w:rsidRPr="006E608C">
              <w:rPr>
                <w:rFonts w:eastAsia="Courier New" w:cs="Arial"/>
              </w:rPr>
              <w:t>multiplicity: *</w:t>
            </w:r>
          </w:p>
          <w:p w14:paraId="3BE93C24" w14:textId="77777777" w:rsidR="00DE4B93" w:rsidRPr="006E608C" w:rsidRDefault="00DE4B93" w:rsidP="00043F27">
            <w:pPr>
              <w:pStyle w:val="TAL"/>
              <w:keepNext w:val="0"/>
              <w:rPr>
                <w:rFonts w:eastAsia="Courier New" w:cs="Arial"/>
              </w:rPr>
            </w:pPr>
            <w:r w:rsidRPr="006E608C">
              <w:rPr>
                <w:rFonts w:eastAsia="Courier New" w:cs="Arial"/>
              </w:rPr>
              <w:t>isOrdered: False</w:t>
            </w:r>
          </w:p>
          <w:p w14:paraId="7DB5163A" w14:textId="77777777" w:rsidR="00DE4B93" w:rsidRPr="006E608C" w:rsidRDefault="00DE4B93" w:rsidP="00043F27">
            <w:pPr>
              <w:pStyle w:val="TAL"/>
              <w:keepNext w:val="0"/>
              <w:rPr>
                <w:rFonts w:eastAsia="Courier New" w:cs="Arial"/>
              </w:rPr>
            </w:pPr>
            <w:r w:rsidRPr="006E608C">
              <w:rPr>
                <w:rFonts w:eastAsia="Courier New" w:cs="Arial"/>
              </w:rPr>
              <w:t>isUnique: True</w:t>
            </w:r>
          </w:p>
          <w:p w14:paraId="2722B784" w14:textId="77777777" w:rsidR="00DE4B93" w:rsidRPr="006E608C" w:rsidRDefault="00DE4B93" w:rsidP="00043F27">
            <w:pPr>
              <w:pStyle w:val="TAL"/>
              <w:keepNext w:val="0"/>
              <w:rPr>
                <w:rFonts w:eastAsia="Courier New" w:cs="Arial"/>
              </w:rPr>
            </w:pPr>
            <w:r w:rsidRPr="006E608C">
              <w:rPr>
                <w:rFonts w:eastAsia="Courier New" w:cs="Arial"/>
              </w:rPr>
              <w:t xml:space="preserve">defaultValue: None </w:t>
            </w:r>
          </w:p>
          <w:p w14:paraId="79E713F3" w14:textId="77777777" w:rsidR="00DE4B93" w:rsidRPr="006E608C" w:rsidRDefault="00DE4B93"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E4B93" w:rsidRPr="006E608C" w14:paraId="59442B17" w14:textId="77777777" w:rsidTr="006B44B0">
        <w:trPr>
          <w:gridAfter w:val="1"/>
          <w:wAfter w:w="33" w:type="dxa"/>
          <w:jc w:val="center"/>
        </w:trPr>
        <w:tc>
          <w:tcPr>
            <w:tcW w:w="3124" w:type="dxa"/>
            <w:tcMar>
              <w:top w:w="0" w:type="dxa"/>
              <w:left w:w="28" w:type="dxa"/>
              <w:bottom w:w="0" w:type="dxa"/>
              <w:right w:w="28" w:type="dxa"/>
            </w:tcMar>
          </w:tcPr>
          <w:p w14:paraId="4A8C3829" w14:textId="77777777" w:rsidR="00DE4B93" w:rsidRDefault="00DE4B93" w:rsidP="00043F27">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00536BA5" w14:textId="77777777" w:rsidR="00DE4B93" w:rsidRDefault="00DE4B93" w:rsidP="00043F27">
            <w:pPr>
              <w:pStyle w:val="TAL"/>
              <w:rPr>
                <w:lang w:eastAsia="zh-CN"/>
              </w:rPr>
            </w:pPr>
            <w:r w:rsidRPr="00C05435">
              <w:t xml:space="preserve">It indicates the version of ML capabilities </w:t>
            </w:r>
            <w:r>
              <w:t>that is available</w:t>
            </w:r>
            <w:r w:rsidRPr="00C05435">
              <w:t xml:space="preserve"> for the update. </w:t>
            </w:r>
          </w:p>
        </w:tc>
        <w:tc>
          <w:tcPr>
            <w:tcW w:w="2261" w:type="dxa"/>
            <w:gridSpan w:val="2"/>
            <w:tcMar>
              <w:top w:w="0" w:type="dxa"/>
              <w:left w:w="28" w:type="dxa"/>
              <w:bottom w:w="0" w:type="dxa"/>
              <w:right w:w="28" w:type="dxa"/>
            </w:tcMar>
          </w:tcPr>
          <w:p w14:paraId="1B5537E4" w14:textId="77777777" w:rsidR="00DE4B93" w:rsidRPr="006E608C" w:rsidRDefault="00DE4B93" w:rsidP="00043F27">
            <w:pPr>
              <w:pStyle w:val="TAL"/>
              <w:keepNext w:val="0"/>
              <w:rPr>
                <w:rFonts w:eastAsia="Courier New" w:cs="Arial"/>
              </w:rPr>
            </w:pPr>
            <w:r w:rsidRPr="006E608C">
              <w:rPr>
                <w:rFonts w:eastAsia="Courier New" w:cs="Arial"/>
              </w:rPr>
              <w:t>type: String</w:t>
            </w:r>
          </w:p>
          <w:p w14:paraId="2F4DD9FB" w14:textId="77777777" w:rsidR="00DE4B93" w:rsidRPr="006E608C" w:rsidRDefault="00DE4B93" w:rsidP="00043F27">
            <w:pPr>
              <w:pStyle w:val="TAL"/>
              <w:keepNext w:val="0"/>
              <w:rPr>
                <w:rFonts w:eastAsia="Courier New" w:cs="Arial"/>
              </w:rPr>
            </w:pPr>
            <w:r w:rsidRPr="006E608C">
              <w:rPr>
                <w:rFonts w:eastAsia="Courier New" w:cs="Arial"/>
              </w:rPr>
              <w:t>multiplicity: *</w:t>
            </w:r>
          </w:p>
          <w:p w14:paraId="58B0443B" w14:textId="77777777" w:rsidR="00DE4B93" w:rsidRPr="006E608C" w:rsidRDefault="00DE4B93" w:rsidP="00043F27">
            <w:pPr>
              <w:pStyle w:val="TAL"/>
              <w:keepNext w:val="0"/>
              <w:rPr>
                <w:rFonts w:eastAsia="Courier New" w:cs="Arial"/>
              </w:rPr>
            </w:pPr>
            <w:r w:rsidRPr="006E608C">
              <w:rPr>
                <w:rFonts w:eastAsia="Courier New" w:cs="Arial"/>
              </w:rPr>
              <w:t>isOrdered: False</w:t>
            </w:r>
          </w:p>
          <w:p w14:paraId="7D36614C" w14:textId="77777777" w:rsidR="00DE4B93" w:rsidRPr="006E608C" w:rsidRDefault="00DE4B93" w:rsidP="00043F27">
            <w:pPr>
              <w:pStyle w:val="TAL"/>
              <w:keepNext w:val="0"/>
              <w:rPr>
                <w:rFonts w:eastAsia="Courier New" w:cs="Arial"/>
              </w:rPr>
            </w:pPr>
            <w:r w:rsidRPr="006E608C">
              <w:rPr>
                <w:rFonts w:eastAsia="Courier New" w:cs="Arial"/>
              </w:rPr>
              <w:t>isUnique: True</w:t>
            </w:r>
          </w:p>
          <w:p w14:paraId="2A3FA6F5" w14:textId="77777777" w:rsidR="00DE4B93" w:rsidRPr="006E608C" w:rsidRDefault="00DE4B93" w:rsidP="00043F27">
            <w:pPr>
              <w:pStyle w:val="TAL"/>
              <w:keepNext w:val="0"/>
              <w:rPr>
                <w:rFonts w:eastAsia="Courier New" w:cs="Arial"/>
              </w:rPr>
            </w:pPr>
            <w:r w:rsidRPr="006E608C">
              <w:rPr>
                <w:rFonts w:eastAsia="Courier New" w:cs="Arial"/>
              </w:rPr>
              <w:t xml:space="preserve">defaultValue: None </w:t>
            </w:r>
          </w:p>
          <w:p w14:paraId="66F4D2B4" w14:textId="77777777" w:rsidR="00DE4B93" w:rsidRPr="006E608C" w:rsidRDefault="00DE4B93"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E4B93" w:rsidRPr="006E608C" w14:paraId="041680EE" w14:textId="77777777" w:rsidTr="006B44B0">
        <w:trPr>
          <w:gridAfter w:val="1"/>
          <w:wAfter w:w="33" w:type="dxa"/>
          <w:jc w:val="center"/>
        </w:trPr>
        <w:tc>
          <w:tcPr>
            <w:tcW w:w="3124" w:type="dxa"/>
            <w:tcMar>
              <w:top w:w="0" w:type="dxa"/>
              <w:left w:w="28" w:type="dxa"/>
              <w:bottom w:w="0" w:type="dxa"/>
              <w:right w:w="28" w:type="dxa"/>
            </w:tcMar>
          </w:tcPr>
          <w:p w14:paraId="2735FA2F" w14:textId="77777777" w:rsidR="00DE4B93" w:rsidRDefault="00DE4B93" w:rsidP="00043F27">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5CCB94F8" w14:textId="77777777" w:rsidR="00DE4B93" w:rsidRPr="00C05435" w:rsidRDefault="00DE4B93" w:rsidP="00043F27">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091EDB45" w14:textId="77777777" w:rsidR="00DE4B93" w:rsidRDefault="00DE4B93" w:rsidP="00043F27">
            <w:pPr>
              <w:pStyle w:val="TAL"/>
              <w:rPr>
                <w:lang w:eastAsia="zh-CN"/>
              </w:rPr>
            </w:pPr>
            <w:r w:rsidRPr="00C05435">
              <w:t>Allowed value: float between 0.0 and 100.0</w:t>
            </w:r>
          </w:p>
        </w:tc>
        <w:tc>
          <w:tcPr>
            <w:tcW w:w="2261" w:type="dxa"/>
            <w:gridSpan w:val="2"/>
            <w:tcMar>
              <w:top w:w="0" w:type="dxa"/>
              <w:left w:w="28" w:type="dxa"/>
              <w:bottom w:w="0" w:type="dxa"/>
              <w:right w:w="28" w:type="dxa"/>
            </w:tcMar>
          </w:tcPr>
          <w:p w14:paraId="7FCE8C20" w14:textId="77777777" w:rsidR="00DE4B93" w:rsidRPr="006E608C" w:rsidRDefault="00DE4B93" w:rsidP="00043F27">
            <w:pPr>
              <w:pStyle w:val="TAL"/>
              <w:keepNext w:val="0"/>
              <w:rPr>
                <w:rFonts w:eastAsia="Courier New" w:cs="Arial"/>
              </w:rPr>
            </w:pPr>
            <w:r w:rsidRPr="006E608C">
              <w:rPr>
                <w:rFonts w:eastAsia="Courier New" w:cs="Arial"/>
              </w:rPr>
              <w:t>type: ModelPerformance</w:t>
            </w:r>
          </w:p>
          <w:p w14:paraId="31E2B252" w14:textId="77777777" w:rsidR="00DE4B93" w:rsidRPr="006E608C" w:rsidRDefault="00DE4B93" w:rsidP="00043F27">
            <w:pPr>
              <w:pStyle w:val="TAL"/>
              <w:keepNext w:val="0"/>
              <w:rPr>
                <w:rFonts w:eastAsia="Courier New" w:cs="Arial"/>
              </w:rPr>
            </w:pPr>
            <w:r w:rsidRPr="006E608C">
              <w:rPr>
                <w:rFonts w:eastAsia="Courier New" w:cs="Arial"/>
              </w:rPr>
              <w:t>multiplicity: *</w:t>
            </w:r>
          </w:p>
          <w:p w14:paraId="60DFAFA8" w14:textId="77777777" w:rsidR="00DE4B93" w:rsidRPr="006E608C" w:rsidRDefault="00DE4B93" w:rsidP="00043F27">
            <w:pPr>
              <w:pStyle w:val="TAL"/>
              <w:keepNext w:val="0"/>
              <w:rPr>
                <w:rFonts w:eastAsia="Courier New" w:cs="Arial"/>
              </w:rPr>
            </w:pPr>
            <w:r w:rsidRPr="006E608C">
              <w:rPr>
                <w:rFonts w:eastAsia="Courier New" w:cs="Arial"/>
              </w:rPr>
              <w:t>isOrdered: False</w:t>
            </w:r>
          </w:p>
          <w:p w14:paraId="00629EE5" w14:textId="77777777" w:rsidR="00DE4B93" w:rsidRPr="006E608C" w:rsidRDefault="00DE4B93" w:rsidP="00043F27">
            <w:pPr>
              <w:pStyle w:val="TAL"/>
              <w:keepNext w:val="0"/>
              <w:rPr>
                <w:rFonts w:eastAsia="Courier New" w:cs="Arial"/>
              </w:rPr>
            </w:pPr>
            <w:r w:rsidRPr="006E608C">
              <w:rPr>
                <w:rFonts w:eastAsia="Courier New" w:cs="Arial"/>
              </w:rPr>
              <w:t>isUnique: True</w:t>
            </w:r>
          </w:p>
          <w:p w14:paraId="62766904" w14:textId="77777777" w:rsidR="00DE4B93" w:rsidRPr="006E608C" w:rsidRDefault="00DE4B93" w:rsidP="00043F27">
            <w:pPr>
              <w:pStyle w:val="TAL"/>
              <w:keepNext w:val="0"/>
              <w:rPr>
                <w:rFonts w:eastAsia="Courier New" w:cs="Arial"/>
              </w:rPr>
            </w:pPr>
            <w:r w:rsidRPr="006E608C">
              <w:rPr>
                <w:rFonts w:eastAsia="Courier New" w:cs="Arial"/>
              </w:rPr>
              <w:t xml:space="preserve">defaultValue: None </w:t>
            </w:r>
          </w:p>
          <w:p w14:paraId="73A7B6A3" w14:textId="77777777" w:rsidR="00DE4B93" w:rsidRPr="006E608C" w:rsidRDefault="00DE4B93" w:rsidP="00043F27">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E4B93" w:rsidRPr="006E608C" w14:paraId="19C03045" w14:textId="77777777" w:rsidTr="006B44B0">
        <w:trPr>
          <w:gridAfter w:val="1"/>
          <w:wAfter w:w="33" w:type="dxa"/>
          <w:jc w:val="center"/>
        </w:trPr>
        <w:tc>
          <w:tcPr>
            <w:tcW w:w="3124" w:type="dxa"/>
            <w:tcMar>
              <w:top w:w="0" w:type="dxa"/>
              <w:left w:w="28" w:type="dxa"/>
              <w:bottom w:w="0" w:type="dxa"/>
              <w:right w:w="28" w:type="dxa"/>
            </w:tcMar>
          </w:tcPr>
          <w:p w14:paraId="6E5CEBB9" w14:textId="77777777" w:rsidR="00DE4B93" w:rsidRDefault="00DE4B93" w:rsidP="00043F27">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7DCBFA0F" w14:textId="77777777" w:rsidR="00DE4B93" w:rsidRDefault="00DE4B93" w:rsidP="00043F27">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gridSpan w:val="2"/>
            <w:tcMar>
              <w:top w:w="0" w:type="dxa"/>
              <w:left w:w="28" w:type="dxa"/>
              <w:bottom w:w="0" w:type="dxa"/>
              <w:right w:w="28" w:type="dxa"/>
            </w:tcMar>
          </w:tcPr>
          <w:p w14:paraId="15451A59" w14:textId="77777777" w:rsidR="00DE4B93" w:rsidRPr="006E608C" w:rsidRDefault="00DE4B93" w:rsidP="00043F2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710766A" w14:textId="77777777" w:rsidR="00DE4B93" w:rsidRPr="006E608C" w:rsidRDefault="00DE4B93" w:rsidP="00043F27">
            <w:pPr>
              <w:pStyle w:val="TAL"/>
              <w:keepNext w:val="0"/>
              <w:rPr>
                <w:rFonts w:eastAsia="Courier New" w:cs="Arial"/>
              </w:rPr>
            </w:pPr>
            <w:r w:rsidRPr="006E608C">
              <w:rPr>
                <w:rFonts w:eastAsia="Courier New" w:cs="Arial"/>
              </w:rPr>
              <w:t>multiplicity: *</w:t>
            </w:r>
          </w:p>
          <w:p w14:paraId="6D9B8F2E" w14:textId="77777777" w:rsidR="00DE4B93" w:rsidRPr="006E608C" w:rsidRDefault="00DE4B93" w:rsidP="00043F27">
            <w:pPr>
              <w:pStyle w:val="TAL"/>
              <w:keepNext w:val="0"/>
              <w:rPr>
                <w:rFonts w:eastAsia="Courier New" w:cs="Arial"/>
              </w:rPr>
            </w:pPr>
            <w:r w:rsidRPr="006E608C">
              <w:rPr>
                <w:rFonts w:eastAsia="Courier New" w:cs="Arial"/>
              </w:rPr>
              <w:t xml:space="preserve">isOrdered: </w:t>
            </w:r>
            <w:r w:rsidRPr="006E608C">
              <w:rPr>
                <w:rFonts w:cs="Arial"/>
              </w:rPr>
              <w:t>False</w:t>
            </w:r>
          </w:p>
          <w:p w14:paraId="03D0CD47" w14:textId="77777777" w:rsidR="00DE4B93" w:rsidRPr="006E608C" w:rsidRDefault="00DE4B93" w:rsidP="00043F27">
            <w:pPr>
              <w:pStyle w:val="TAL"/>
              <w:keepNext w:val="0"/>
              <w:rPr>
                <w:rFonts w:eastAsia="Courier New" w:cs="Arial"/>
              </w:rPr>
            </w:pPr>
            <w:r w:rsidRPr="006E608C">
              <w:rPr>
                <w:rFonts w:eastAsia="Courier New" w:cs="Arial"/>
              </w:rPr>
              <w:t>isUnique: True</w:t>
            </w:r>
          </w:p>
          <w:p w14:paraId="7C5FD01E" w14:textId="77777777" w:rsidR="00DE4B93" w:rsidRPr="006E608C" w:rsidRDefault="00DE4B93" w:rsidP="00043F27">
            <w:pPr>
              <w:pStyle w:val="TAL"/>
              <w:keepNext w:val="0"/>
              <w:rPr>
                <w:rFonts w:eastAsia="Courier New" w:cs="Arial"/>
              </w:rPr>
            </w:pPr>
            <w:r w:rsidRPr="006E608C">
              <w:rPr>
                <w:rFonts w:eastAsia="Courier New" w:cs="Arial"/>
              </w:rPr>
              <w:t>defaultValue: None</w:t>
            </w:r>
          </w:p>
          <w:p w14:paraId="02BFF900"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rPr>
              <w:t>isNullable: False</w:t>
            </w:r>
          </w:p>
        </w:tc>
      </w:tr>
      <w:tr w:rsidR="00DE4B93" w:rsidRPr="006E608C" w14:paraId="30D01016" w14:textId="77777777" w:rsidTr="006B44B0">
        <w:trPr>
          <w:gridAfter w:val="1"/>
          <w:wAfter w:w="33" w:type="dxa"/>
          <w:jc w:val="center"/>
        </w:trPr>
        <w:tc>
          <w:tcPr>
            <w:tcW w:w="3124" w:type="dxa"/>
            <w:tcMar>
              <w:top w:w="0" w:type="dxa"/>
              <w:left w:w="28" w:type="dxa"/>
              <w:bottom w:w="0" w:type="dxa"/>
              <w:right w:w="28" w:type="dxa"/>
            </w:tcMar>
          </w:tcPr>
          <w:p w14:paraId="7D08948B" w14:textId="77777777" w:rsidR="00DE4B93" w:rsidRDefault="00DE4B93" w:rsidP="00043F27">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4D37824B" w14:textId="77777777" w:rsidR="00DE4B93" w:rsidRDefault="00DE4B93" w:rsidP="00043F27">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gridSpan w:val="2"/>
            <w:tcMar>
              <w:top w:w="0" w:type="dxa"/>
              <w:left w:w="28" w:type="dxa"/>
              <w:bottom w:w="0" w:type="dxa"/>
              <w:right w:w="28" w:type="dxa"/>
            </w:tcMar>
          </w:tcPr>
          <w:p w14:paraId="658E635E" w14:textId="77777777" w:rsidR="00DE4B93" w:rsidRPr="006E608C" w:rsidRDefault="00DE4B93" w:rsidP="00043F2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2286EB1C" w14:textId="77777777" w:rsidR="00DE4B93" w:rsidRPr="006E608C" w:rsidRDefault="00DE4B93" w:rsidP="00043F27">
            <w:pPr>
              <w:pStyle w:val="TAL"/>
              <w:keepNext w:val="0"/>
              <w:rPr>
                <w:rFonts w:eastAsia="Courier New" w:cs="Arial"/>
              </w:rPr>
            </w:pPr>
            <w:r w:rsidRPr="006E608C">
              <w:rPr>
                <w:rFonts w:eastAsia="Courier New" w:cs="Arial"/>
              </w:rPr>
              <w:t>multiplicity: 1</w:t>
            </w:r>
          </w:p>
          <w:p w14:paraId="2CF66278" w14:textId="77777777" w:rsidR="00DE4B93" w:rsidRPr="006E608C" w:rsidRDefault="00DE4B93" w:rsidP="00043F27">
            <w:pPr>
              <w:pStyle w:val="TAL"/>
              <w:keepNext w:val="0"/>
              <w:rPr>
                <w:rFonts w:eastAsia="Courier New" w:cs="Arial"/>
              </w:rPr>
            </w:pPr>
            <w:r w:rsidRPr="006E608C">
              <w:rPr>
                <w:rFonts w:eastAsia="Courier New" w:cs="Arial"/>
              </w:rPr>
              <w:t xml:space="preserve">isOrdered: </w:t>
            </w:r>
            <w:r w:rsidRPr="006E608C">
              <w:rPr>
                <w:rFonts w:cs="Arial"/>
              </w:rPr>
              <w:t>N/A</w:t>
            </w:r>
          </w:p>
          <w:p w14:paraId="032C7282" w14:textId="77777777" w:rsidR="00DE4B93" w:rsidRPr="006E608C" w:rsidRDefault="00DE4B93" w:rsidP="00043F27">
            <w:pPr>
              <w:pStyle w:val="TAL"/>
              <w:keepNext w:val="0"/>
              <w:rPr>
                <w:rFonts w:eastAsia="Courier New" w:cs="Arial"/>
              </w:rPr>
            </w:pPr>
            <w:r w:rsidRPr="006E608C">
              <w:rPr>
                <w:rFonts w:eastAsia="Courier New" w:cs="Arial"/>
              </w:rPr>
              <w:t xml:space="preserve">isUnique: </w:t>
            </w:r>
            <w:r w:rsidRPr="006E608C">
              <w:rPr>
                <w:rFonts w:cs="Arial"/>
              </w:rPr>
              <w:t>N/A</w:t>
            </w:r>
          </w:p>
          <w:p w14:paraId="5B31A1B1" w14:textId="77777777" w:rsidR="00DE4B93" w:rsidRPr="006E608C" w:rsidRDefault="00DE4B93" w:rsidP="00043F27">
            <w:pPr>
              <w:pStyle w:val="TAL"/>
              <w:keepNext w:val="0"/>
              <w:rPr>
                <w:rFonts w:eastAsia="Courier New" w:cs="Arial"/>
              </w:rPr>
            </w:pPr>
            <w:r w:rsidRPr="006E608C">
              <w:rPr>
                <w:rFonts w:eastAsia="Courier New" w:cs="Arial"/>
              </w:rPr>
              <w:t>defaultValue: None</w:t>
            </w:r>
          </w:p>
          <w:p w14:paraId="1A14F38C"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rPr>
              <w:t>isNullable: False</w:t>
            </w:r>
          </w:p>
        </w:tc>
      </w:tr>
      <w:tr w:rsidR="00DE4B93" w:rsidRPr="006E608C" w14:paraId="300A5564" w14:textId="77777777" w:rsidTr="006B44B0">
        <w:trPr>
          <w:gridAfter w:val="1"/>
          <w:wAfter w:w="33" w:type="dxa"/>
          <w:jc w:val="center"/>
        </w:trPr>
        <w:tc>
          <w:tcPr>
            <w:tcW w:w="3124" w:type="dxa"/>
            <w:tcMar>
              <w:top w:w="0" w:type="dxa"/>
              <w:left w:w="28" w:type="dxa"/>
              <w:bottom w:w="0" w:type="dxa"/>
              <w:right w:w="28" w:type="dxa"/>
            </w:tcMar>
          </w:tcPr>
          <w:p w14:paraId="3905E7BF" w14:textId="77777777" w:rsidR="00DE4B93" w:rsidRDefault="00DE4B93" w:rsidP="00043F27">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298565D" w14:textId="77777777" w:rsidR="00DE4B93" w:rsidRDefault="00DE4B93" w:rsidP="00043F27">
            <w:pPr>
              <w:pStyle w:val="TAL"/>
              <w:rPr>
                <w:lang w:eastAsia="zh-CN"/>
              </w:rPr>
            </w:pPr>
            <w:r w:rsidRPr="00C05435">
              <w:t xml:space="preserve">It indicates the </w:t>
            </w:r>
            <w:r>
              <w:t>DN</w:t>
            </w:r>
            <w:r>
              <w:rPr>
                <w:lang w:val="en-CA"/>
              </w:rPr>
              <w:t xml:space="preserve"> of MLModel instances that can be updated.</w:t>
            </w:r>
          </w:p>
        </w:tc>
        <w:tc>
          <w:tcPr>
            <w:tcW w:w="2261" w:type="dxa"/>
            <w:gridSpan w:val="2"/>
            <w:tcMar>
              <w:top w:w="0" w:type="dxa"/>
              <w:left w:w="28" w:type="dxa"/>
              <w:bottom w:w="0" w:type="dxa"/>
              <w:right w:w="28" w:type="dxa"/>
            </w:tcMar>
          </w:tcPr>
          <w:p w14:paraId="19360EAC" w14:textId="77777777" w:rsidR="00DE4B93" w:rsidRPr="006E608C" w:rsidRDefault="00DE4B93" w:rsidP="00043F27">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49DD8AA4" w14:textId="77777777" w:rsidR="00DE4B93" w:rsidRPr="006E608C" w:rsidRDefault="00DE4B93" w:rsidP="00043F27">
            <w:pPr>
              <w:pStyle w:val="TAL"/>
              <w:keepNext w:val="0"/>
              <w:rPr>
                <w:rFonts w:eastAsia="Courier New" w:cs="Arial"/>
              </w:rPr>
            </w:pPr>
            <w:r w:rsidRPr="006E608C">
              <w:rPr>
                <w:rFonts w:eastAsia="Courier New" w:cs="Arial"/>
              </w:rPr>
              <w:t>multiplicity:  *</w:t>
            </w:r>
          </w:p>
          <w:p w14:paraId="531C8B38" w14:textId="77777777" w:rsidR="00DE4B93" w:rsidRPr="006E608C" w:rsidRDefault="00DE4B93" w:rsidP="00043F27">
            <w:pPr>
              <w:pStyle w:val="TAL"/>
              <w:keepNext w:val="0"/>
              <w:rPr>
                <w:rFonts w:eastAsia="Courier New" w:cs="Arial"/>
              </w:rPr>
            </w:pPr>
            <w:r w:rsidRPr="006E608C">
              <w:rPr>
                <w:rFonts w:eastAsia="Courier New" w:cs="Arial"/>
              </w:rPr>
              <w:t xml:space="preserve">isOrdered: </w:t>
            </w:r>
            <w:r w:rsidRPr="006E608C">
              <w:rPr>
                <w:rFonts w:cs="Arial"/>
              </w:rPr>
              <w:t>False</w:t>
            </w:r>
          </w:p>
          <w:p w14:paraId="0915D4CA" w14:textId="77777777" w:rsidR="00DE4B93" w:rsidRPr="006E608C" w:rsidRDefault="00DE4B93" w:rsidP="00043F27">
            <w:pPr>
              <w:pStyle w:val="TAL"/>
              <w:keepNext w:val="0"/>
              <w:rPr>
                <w:rFonts w:eastAsia="Courier New" w:cs="Arial"/>
              </w:rPr>
            </w:pPr>
            <w:r w:rsidRPr="006E608C">
              <w:rPr>
                <w:rFonts w:eastAsia="Courier New" w:cs="Arial"/>
              </w:rPr>
              <w:t>isUnique: True</w:t>
            </w:r>
          </w:p>
          <w:p w14:paraId="2590FD03" w14:textId="77777777" w:rsidR="00DE4B93" w:rsidRPr="006E608C" w:rsidRDefault="00DE4B93" w:rsidP="00043F27">
            <w:pPr>
              <w:pStyle w:val="TAL"/>
              <w:keepNext w:val="0"/>
              <w:rPr>
                <w:rFonts w:eastAsia="Courier New" w:cs="Arial"/>
              </w:rPr>
            </w:pPr>
            <w:r w:rsidRPr="006E608C">
              <w:rPr>
                <w:rFonts w:eastAsia="Courier New" w:cs="Arial"/>
              </w:rPr>
              <w:t>defaultValue: None</w:t>
            </w:r>
          </w:p>
          <w:p w14:paraId="46471556"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rPr>
              <w:t>isNullable: False</w:t>
            </w:r>
          </w:p>
        </w:tc>
      </w:tr>
      <w:tr w:rsidR="00DE4B93" w:rsidRPr="006E608C" w14:paraId="07B1CBF2" w14:textId="77777777" w:rsidTr="006B44B0">
        <w:trPr>
          <w:gridAfter w:val="1"/>
          <w:wAfter w:w="33" w:type="dxa"/>
          <w:jc w:val="center"/>
        </w:trPr>
        <w:tc>
          <w:tcPr>
            <w:tcW w:w="3124" w:type="dxa"/>
            <w:tcMar>
              <w:top w:w="0" w:type="dxa"/>
              <w:left w:w="28" w:type="dxa"/>
              <w:bottom w:w="0" w:type="dxa"/>
              <w:right w:w="28" w:type="dxa"/>
            </w:tcMar>
          </w:tcPr>
          <w:p w14:paraId="177AAC4E" w14:textId="77777777" w:rsidR="00DE4B93" w:rsidRDefault="00DE4B93" w:rsidP="00043F27">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5830F10B" w14:textId="77777777" w:rsidR="00DE4B93" w:rsidRPr="00F17505" w:rsidRDefault="00DE4B93" w:rsidP="00043F27">
            <w:pPr>
              <w:pStyle w:val="TAL"/>
            </w:pPr>
            <w:r w:rsidRPr="00F17505">
              <w:t xml:space="preserve">It describes the status of a particular ML </w:t>
            </w:r>
            <w:r>
              <w:t>update</w:t>
            </w:r>
            <w:r w:rsidRPr="00F17505">
              <w:t xml:space="preserve"> request.</w:t>
            </w:r>
          </w:p>
          <w:p w14:paraId="689C227D" w14:textId="77777777" w:rsidR="00DE4B93" w:rsidRDefault="00DE4B93" w:rsidP="00043F27">
            <w:pPr>
              <w:pStyle w:val="TAL"/>
              <w:rPr>
                <w:lang w:eastAsia="zh-CN"/>
              </w:rPr>
            </w:pPr>
            <w:r w:rsidRPr="003E7E8D">
              <w:t>allowedValues: NOT_STARTED, IN_PROGRESS, CANCELLING, SUSPENDED, FINISHED, and CANCELLED.</w:t>
            </w:r>
          </w:p>
        </w:tc>
        <w:tc>
          <w:tcPr>
            <w:tcW w:w="2261" w:type="dxa"/>
            <w:gridSpan w:val="2"/>
            <w:tcMar>
              <w:top w:w="0" w:type="dxa"/>
              <w:left w:w="28" w:type="dxa"/>
              <w:bottom w:w="0" w:type="dxa"/>
              <w:right w:w="28" w:type="dxa"/>
            </w:tcMar>
          </w:tcPr>
          <w:p w14:paraId="48E3FA0A" w14:textId="77777777" w:rsidR="00DE4B93" w:rsidRPr="006E608C" w:rsidRDefault="00DE4B93" w:rsidP="00043F27">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6CFC294C" w14:textId="77777777" w:rsidR="00DE4B93" w:rsidRPr="006E608C" w:rsidRDefault="00DE4B93" w:rsidP="00043F27">
            <w:pPr>
              <w:tabs>
                <w:tab w:val="center" w:pos="1333"/>
              </w:tabs>
              <w:spacing w:after="0"/>
              <w:rPr>
                <w:rFonts w:ascii="Arial" w:hAnsi="Arial" w:cs="Arial"/>
                <w:sz w:val="18"/>
              </w:rPr>
            </w:pPr>
            <w:r w:rsidRPr="006E608C">
              <w:rPr>
                <w:rFonts w:ascii="Arial" w:hAnsi="Arial" w:cs="Arial"/>
                <w:sz w:val="18"/>
              </w:rPr>
              <w:t>multiplicity: 1</w:t>
            </w:r>
          </w:p>
          <w:p w14:paraId="20C93662" w14:textId="77777777" w:rsidR="00DE4B93" w:rsidRPr="006E608C" w:rsidRDefault="00DE4B93" w:rsidP="00043F27">
            <w:pPr>
              <w:tabs>
                <w:tab w:val="center" w:pos="1333"/>
              </w:tabs>
              <w:spacing w:after="0"/>
              <w:rPr>
                <w:rFonts w:ascii="Arial" w:hAnsi="Arial" w:cs="Arial"/>
                <w:sz w:val="18"/>
              </w:rPr>
            </w:pPr>
            <w:r w:rsidRPr="006E608C">
              <w:rPr>
                <w:rFonts w:ascii="Arial" w:hAnsi="Arial" w:cs="Arial"/>
                <w:sz w:val="18"/>
              </w:rPr>
              <w:t>isOrdered: N/A</w:t>
            </w:r>
          </w:p>
          <w:p w14:paraId="6238051F" w14:textId="77777777" w:rsidR="00DE4B93" w:rsidRPr="006E608C" w:rsidRDefault="00DE4B93" w:rsidP="00043F27">
            <w:pPr>
              <w:tabs>
                <w:tab w:val="center" w:pos="1333"/>
              </w:tabs>
              <w:spacing w:after="0"/>
              <w:rPr>
                <w:rFonts w:ascii="Arial" w:hAnsi="Arial" w:cs="Arial"/>
                <w:sz w:val="18"/>
              </w:rPr>
            </w:pPr>
            <w:r w:rsidRPr="006E608C">
              <w:rPr>
                <w:rFonts w:ascii="Arial" w:hAnsi="Arial" w:cs="Arial"/>
                <w:sz w:val="18"/>
              </w:rPr>
              <w:t>isUnique: N/A</w:t>
            </w:r>
          </w:p>
          <w:p w14:paraId="1A2966F5" w14:textId="77777777" w:rsidR="00DE4B93" w:rsidRPr="006E608C" w:rsidRDefault="00DE4B93" w:rsidP="00043F27">
            <w:pPr>
              <w:tabs>
                <w:tab w:val="center" w:pos="1333"/>
              </w:tabs>
              <w:spacing w:after="0"/>
              <w:rPr>
                <w:rFonts w:ascii="Arial" w:hAnsi="Arial" w:cs="Arial"/>
                <w:sz w:val="18"/>
              </w:rPr>
            </w:pPr>
            <w:r w:rsidRPr="006E608C">
              <w:rPr>
                <w:rFonts w:ascii="Arial" w:hAnsi="Arial" w:cs="Arial"/>
                <w:sz w:val="18"/>
              </w:rPr>
              <w:t xml:space="preserve">defaultValue: None </w:t>
            </w:r>
          </w:p>
          <w:p w14:paraId="415F7FAC"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rPr>
              <w:t>isNullable: False</w:t>
            </w:r>
          </w:p>
        </w:tc>
      </w:tr>
      <w:tr w:rsidR="00DE4B93" w:rsidRPr="006E608C" w14:paraId="61F18A64" w14:textId="77777777" w:rsidTr="006B44B0">
        <w:trPr>
          <w:gridAfter w:val="1"/>
          <w:wAfter w:w="33" w:type="dxa"/>
          <w:jc w:val="center"/>
        </w:trPr>
        <w:tc>
          <w:tcPr>
            <w:tcW w:w="3124" w:type="dxa"/>
            <w:tcMar>
              <w:top w:w="0" w:type="dxa"/>
              <w:left w:w="28" w:type="dxa"/>
              <w:bottom w:w="0" w:type="dxa"/>
              <w:right w:w="28" w:type="dxa"/>
            </w:tcMar>
          </w:tcPr>
          <w:p w14:paraId="4AE9A9F4" w14:textId="77777777" w:rsidR="00DE4B93" w:rsidRDefault="00DE4B93" w:rsidP="00043F27">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29C179" w14:textId="77777777" w:rsidR="00DE4B93" w:rsidRPr="00F17505" w:rsidRDefault="00DE4B93" w:rsidP="00043F27">
            <w:pPr>
              <w:pStyle w:val="TAL"/>
            </w:pPr>
            <w:r w:rsidRPr="00F17505">
              <w:t xml:space="preserve">It </w:t>
            </w:r>
            <w:r>
              <w:t>allows</w:t>
            </w:r>
            <w:r w:rsidRPr="00F17505">
              <w:t xml:space="preserve"> the </w:t>
            </w:r>
            <w:r>
              <w:t>MnS consumer to cancel the ML update</w:t>
            </w:r>
            <w:r w:rsidRPr="00F17505">
              <w:t xml:space="preserve"> request.</w:t>
            </w:r>
          </w:p>
          <w:p w14:paraId="39EFEB8A" w14:textId="77777777" w:rsidR="00DE4B93" w:rsidRPr="00F17505" w:rsidRDefault="00DE4B93" w:rsidP="00043F27">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442BE9E5" w14:textId="77777777" w:rsidR="00DE4B93" w:rsidRPr="00F17505" w:rsidRDefault="00DE4B93" w:rsidP="00043F27">
            <w:pPr>
              <w:pStyle w:val="TAL"/>
            </w:pPr>
          </w:p>
          <w:p w14:paraId="63B8D68C" w14:textId="77777777" w:rsidR="00DE4B93" w:rsidRDefault="00DE4B93" w:rsidP="00043F27">
            <w:pPr>
              <w:pStyle w:val="TAL"/>
              <w:rPr>
                <w:lang w:eastAsia="zh-CN"/>
              </w:rPr>
            </w:pPr>
            <w:r w:rsidRPr="00F17505">
              <w:t>allowedValues: TRUE, FALSE.</w:t>
            </w:r>
          </w:p>
        </w:tc>
        <w:tc>
          <w:tcPr>
            <w:tcW w:w="2261" w:type="dxa"/>
            <w:gridSpan w:val="2"/>
            <w:tcMar>
              <w:top w:w="0" w:type="dxa"/>
              <w:left w:w="28" w:type="dxa"/>
              <w:bottom w:w="0" w:type="dxa"/>
              <w:right w:w="28" w:type="dxa"/>
            </w:tcMar>
          </w:tcPr>
          <w:p w14:paraId="450BA954" w14:textId="77777777" w:rsidR="00DE4B93" w:rsidRPr="006E608C" w:rsidRDefault="00DE4B93" w:rsidP="00043F27">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6B6BC7A4" w14:textId="77777777" w:rsidR="00DE4B93" w:rsidRPr="006E608C" w:rsidRDefault="00DE4B93" w:rsidP="00043F27">
            <w:pPr>
              <w:spacing w:after="0"/>
              <w:rPr>
                <w:rFonts w:ascii="Arial" w:hAnsi="Arial" w:cs="Arial"/>
                <w:sz w:val="18"/>
                <w:szCs w:val="18"/>
              </w:rPr>
            </w:pPr>
            <w:r w:rsidRPr="006E608C">
              <w:rPr>
                <w:rFonts w:ascii="Arial" w:hAnsi="Arial" w:cs="Arial"/>
                <w:sz w:val="18"/>
                <w:szCs w:val="18"/>
              </w:rPr>
              <w:t>multiplicity: 0..1</w:t>
            </w:r>
          </w:p>
          <w:p w14:paraId="20D6CD66" w14:textId="77777777" w:rsidR="00DE4B93" w:rsidRPr="006E608C" w:rsidRDefault="00DE4B93" w:rsidP="00043F27">
            <w:pPr>
              <w:spacing w:after="0"/>
              <w:rPr>
                <w:rFonts w:ascii="Arial" w:hAnsi="Arial" w:cs="Arial"/>
                <w:sz w:val="18"/>
                <w:szCs w:val="18"/>
              </w:rPr>
            </w:pPr>
            <w:r w:rsidRPr="006E608C">
              <w:rPr>
                <w:rFonts w:ascii="Arial" w:hAnsi="Arial" w:cs="Arial"/>
                <w:sz w:val="18"/>
                <w:szCs w:val="18"/>
              </w:rPr>
              <w:t>isOrdered: N/A</w:t>
            </w:r>
          </w:p>
          <w:p w14:paraId="6B928E67" w14:textId="77777777" w:rsidR="00DE4B93" w:rsidRPr="006E608C" w:rsidRDefault="00DE4B93" w:rsidP="00043F27">
            <w:pPr>
              <w:spacing w:after="0"/>
              <w:rPr>
                <w:rFonts w:ascii="Arial" w:hAnsi="Arial" w:cs="Arial"/>
                <w:sz w:val="18"/>
                <w:szCs w:val="18"/>
              </w:rPr>
            </w:pPr>
            <w:r w:rsidRPr="006E608C">
              <w:rPr>
                <w:rFonts w:ascii="Arial" w:hAnsi="Arial" w:cs="Arial"/>
                <w:sz w:val="18"/>
                <w:szCs w:val="18"/>
              </w:rPr>
              <w:t>isUnique: N/A</w:t>
            </w:r>
          </w:p>
          <w:p w14:paraId="706E0924" w14:textId="77777777" w:rsidR="00DE4B93" w:rsidRPr="006E608C" w:rsidRDefault="00DE4B93" w:rsidP="00043F27">
            <w:pPr>
              <w:spacing w:after="0"/>
              <w:rPr>
                <w:rFonts w:ascii="Arial" w:hAnsi="Arial" w:cs="Arial"/>
                <w:sz w:val="18"/>
                <w:szCs w:val="18"/>
              </w:rPr>
            </w:pPr>
            <w:r w:rsidRPr="006E608C">
              <w:rPr>
                <w:rFonts w:ascii="Arial" w:hAnsi="Arial" w:cs="Arial"/>
                <w:sz w:val="18"/>
                <w:szCs w:val="18"/>
              </w:rPr>
              <w:t>defaultValue: FALSE</w:t>
            </w:r>
          </w:p>
          <w:p w14:paraId="48619081"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E4B93" w:rsidRPr="006E608C" w14:paraId="69EEC955" w14:textId="77777777" w:rsidTr="006B44B0">
        <w:trPr>
          <w:gridAfter w:val="1"/>
          <w:wAfter w:w="33" w:type="dxa"/>
          <w:jc w:val="center"/>
        </w:trPr>
        <w:tc>
          <w:tcPr>
            <w:tcW w:w="3124" w:type="dxa"/>
            <w:tcMar>
              <w:top w:w="0" w:type="dxa"/>
              <w:left w:w="28" w:type="dxa"/>
              <w:bottom w:w="0" w:type="dxa"/>
              <w:right w:w="28" w:type="dxa"/>
            </w:tcMar>
          </w:tcPr>
          <w:p w14:paraId="0A56FCE4" w14:textId="77777777" w:rsidR="00DE4B93" w:rsidRDefault="00DE4B93" w:rsidP="00043F27">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46307325" w14:textId="77777777" w:rsidR="00DE4B93" w:rsidRPr="00F17505" w:rsidRDefault="00DE4B93" w:rsidP="00043F27">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4BBE34BF" w14:textId="77777777" w:rsidR="00DE4B93" w:rsidRPr="00F17505" w:rsidRDefault="00DE4B93" w:rsidP="00043F27">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AFA6937" w14:textId="77777777" w:rsidR="00DE4B93" w:rsidRPr="00F17505" w:rsidRDefault="00DE4B93" w:rsidP="00043F27">
            <w:pPr>
              <w:pStyle w:val="TAL"/>
            </w:pPr>
          </w:p>
          <w:p w14:paraId="53A3370D" w14:textId="77777777" w:rsidR="00DE4B93" w:rsidRDefault="00DE4B93" w:rsidP="00043F27">
            <w:pPr>
              <w:pStyle w:val="TAL"/>
              <w:rPr>
                <w:lang w:eastAsia="zh-CN"/>
              </w:rPr>
            </w:pPr>
            <w:r w:rsidRPr="00F17505">
              <w:t>allowedValues: TRUE, FALSE.</w:t>
            </w:r>
          </w:p>
        </w:tc>
        <w:tc>
          <w:tcPr>
            <w:tcW w:w="2261" w:type="dxa"/>
            <w:gridSpan w:val="2"/>
            <w:tcMar>
              <w:top w:w="0" w:type="dxa"/>
              <w:left w:w="28" w:type="dxa"/>
              <w:bottom w:w="0" w:type="dxa"/>
              <w:right w:w="28" w:type="dxa"/>
            </w:tcMar>
          </w:tcPr>
          <w:p w14:paraId="3783BFEB" w14:textId="77777777" w:rsidR="00DE4B93" w:rsidRPr="006E608C" w:rsidRDefault="00DE4B93" w:rsidP="00043F27">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4667E2D" w14:textId="77777777" w:rsidR="00DE4B93" w:rsidRPr="006E608C" w:rsidRDefault="00DE4B93" w:rsidP="00043F27">
            <w:pPr>
              <w:spacing w:after="0"/>
              <w:rPr>
                <w:rFonts w:ascii="Arial" w:hAnsi="Arial" w:cs="Arial"/>
                <w:sz w:val="18"/>
                <w:szCs w:val="18"/>
              </w:rPr>
            </w:pPr>
            <w:r w:rsidRPr="006E608C">
              <w:rPr>
                <w:rFonts w:ascii="Arial" w:hAnsi="Arial" w:cs="Arial"/>
                <w:sz w:val="18"/>
                <w:szCs w:val="18"/>
              </w:rPr>
              <w:t>multiplicity: 0..1</w:t>
            </w:r>
          </w:p>
          <w:p w14:paraId="7B035C16" w14:textId="77777777" w:rsidR="00DE4B93" w:rsidRPr="006E608C" w:rsidRDefault="00DE4B93" w:rsidP="00043F27">
            <w:pPr>
              <w:spacing w:after="0"/>
              <w:rPr>
                <w:rFonts w:ascii="Arial" w:hAnsi="Arial" w:cs="Arial"/>
                <w:sz w:val="18"/>
                <w:szCs w:val="18"/>
              </w:rPr>
            </w:pPr>
            <w:r w:rsidRPr="006E608C">
              <w:rPr>
                <w:rFonts w:ascii="Arial" w:hAnsi="Arial" w:cs="Arial"/>
                <w:sz w:val="18"/>
                <w:szCs w:val="18"/>
              </w:rPr>
              <w:t>isOrdered: N/A</w:t>
            </w:r>
          </w:p>
          <w:p w14:paraId="4AF0ACBB" w14:textId="77777777" w:rsidR="00DE4B93" w:rsidRPr="006E608C" w:rsidRDefault="00DE4B93" w:rsidP="00043F27">
            <w:pPr>
              <w:spacing w:after="0"/>
              <w:rPr>
                <w:rFonts w:ascii="Arial" w:hAnsi="Arial" w:cs="Arial"/>
                <w:sz w:val="18"/>
                <w:szCs w:val="18"/>
              </w:rPr>
            </w:pPr>
            <w:r w:rsidRPr="006E608C">
              <w:rPr>
                <w:rFonts w:ascii="Arial" w:hAnsi="Arial" w:cs="Arial"/>
                <w:sz w:val="18"/>
                <w:szCs w:val="18"/>
              </w:rPr>
              <w:t>isUnique: N/A</w:t>
            </w:r>
          </w:p>
          <w:p w14:paraId="0E1F5BC7" w14:textId="77777777" w:rsidR="00DE4B93" w:rsidRPr="006E608C" w:rsidRDefault="00DE4B93" w:rsidP="00043F27">
            <w:pPr>
              <w:spacing w:after="0"/>
              <w:rPr>
                <w:rFonts w:ascii="Arial" w:hAnsi="Arial" w:cs="Arial"/>
                <w:sz w:val="18"/>
                <w:szCs w:val="18"/>
              </w:rPr>
            </w:pPr>
            <w:r w:rsidRPr="006E608C">
              <w:rPr>
                <w:rFonts w:ascii="Arial" w:hAnsi="Arial" w:cs="Arial"/>
                <w:sz w:val="18"/>
                <w:szCs w:val="18"/>
              </w:rPr>
              <w:t>defaultValue: FALSE</w:t>
            </w:r>
          </w:p>
          <w:p w14:paraId="64108C9A"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E4B93" w:rsidRPr="006E608C" w14:paraId="51EBF07F" w14:textId="77777777" w:rsidTr="006B44B0">
        <w:trPr>
          <w:gridAfter w:val="1"/>
          <w:wAfter w:w="33" w:type="dxa"/>
          <w:jc w:val="center"/>
        </w:trPr>
        <w:tc>
          <w:tcPr>
            <w:tcW w:w="3124" w:type="dxa"/>
            <w:tcMar>
              <w:top w:w="0" w:type="dxa"/>
              <w:left w:w="28" w:type="dxa"/>
              <w:bottom w:w="0" w:type="dxa"/>
              <w:right w:w="28" w:type="dxa"/>
            </w:tcMar>
          </w:tcPr>
          <w:p w14:paraId="08AEB679" w14:textId="77777777" w:rsidR="00DE4B93" w:rsidRDefault="00DE4B93" w:rsidP="00043F27">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319AE559" w14:textId="77777777" w:rsidR="00DE4B93" w:rsidRDefault="00DE4B93" w:rsidP="00043F27">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1E5D5350" w14:textId="77777777" w:rsidR="00DE4B93" w:rsidRDefault="00DE4B93" w:rsidP="00043F27">
            <w:pPr>
              <w:pStyle w:val="TAL"/>
            </w:pPr>
          </w:p>
          <w:p w14:paraId="7D51DE94" w14:textId="77777777" w:rsidR="00DE4B93" w:rsidRDefault="00DE4B93" w:rsidP="00043F27">
            <w:pPr>
              <w:pStyle w:val="TAL"/>
              <w:rPr>
                <w:lang w:eastAsia="zh-CN"/>
              </w:rPr>
            </w:pPr>
          </w:p>
        </w:tc>
        <w:tc>
          <w:tcPr>
            <w:tcW w:w="2261" w:type="dxa"/>
            <w:gridSpan w:val="2"/>
            <w:tcMar>
              <w:top w:w="0" w:type="dxa"/>
              <w:left w:w="28" w:type="dxa"/>
              <w:bottom w:w="0" w:type="dxa"/>
              <w:right w:w="28" w:type="dxa"/>
            </w:tcMar>
          </w:tcPr>
          <w:p w14:paraId="48D4CEA6" w14:textId="77777777" w:rsidR="00DE4B93" w:rsidRPr="006E608C" w:rsidRDefault="00DE4B93"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7088BF3"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multiplicity: 2..*</w:t>
            </w:r>
          </w:p>
          <w:p w14:paraId="0DEDB45C"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isOrdered: True</w:t>
            </w:r>
          </w:p>
          <w:p w14:paraId="732CE10B"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isUnique: True</w:t>
            </w:r>
          </w:p>
          <w:p w14:paraId="1BC268F8"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C41C33F"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E4B93" w:rsidRPr="006E608C" w14:paraId="5920FEC8" w14:textId="77777777" w:rsidTr="006B44B0">
        <w:trPr>
          <w:gridAfter w:val="1"/>
          <w:wAfter w:w="33" w:type="dxa"/>
          <w:jc w:val="center"/>
        </w:trPr>
        <w:tc>
          <w:tcPr>
            <w:tcW w:w="3124" w:type="dxa"/>
            <w:tcMar>
              <w:top w:w="0" w:type="dxa"/>
              <w:left w:w="28" w:type="dxa"/>
              <w:bottom w:w="0" w:type="dxa"/>
              <w:right w:w="28" w:type="dxa"/>
            </w:tcMar>
          </w:tcPr>
          <w:p w14:paraId="63762335" w14:textId="77777777" w:rsidR="00DE4B93" w:rsidRDefault="00DE4B93" w:rsidP="00043F27">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463197BF" w14:textId="77777777" w:rsidR="00DE4B93" w:rsidRDefault="00DE4B93" w:rsidP="00043F27">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77975F03" w14:textId="77777777" w:rsidR="00DE4B93" w:rsidRDefault="00DE4B93" w:rsidP="00043F27">
            <w:pPr>
              <w:pStyle w:val="TAL"/>
            </w:pPr>
          </w:p>
          <w:p w14:paraId="0524F420" w14:textId="77777777" w:rsidR="00DE4B93" w:rsidRDefault="00DE4B93" w:rsidP="00043F27">
            <w:pPr>
              <w:pStyle w:val="TAL"/>
              <w:rPr>
                <w:lang w:eastAsia="zh-CN"/>
              </w:rPr>
            </w:pPr>
          </w:p>
        </w:tc>
        <w:tc>
          <w:tcPr>
            <w:tcW w:w="2261" w:type="dxa"/>
            <w:gridSpan w:val="2"/>
            <w:tcMar>
              <w:top w:w="0" w:type="dxa"/>
              <w:left w:w="28" w:type="dxa"/>
              <w:bottom w:w="0" w:type="dxa"/>
              <w:right w:w="28" w:type="dxa"/>
            </w:tcMar>
          </w:tcPr>
          <w:p w14:paraId="75B610D1" w14:textId="77777777" w:rsidR="00DE4B93" w:rsidRPr="006E608C" w:rsidRDefault="00DE4B93" w:rsidP="00043F27">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4B00DAC"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multiplicity: 0..1</w:t>
            </w:r>
          </w:p>
          <w:p w14:paraId="5109611D"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6FDF895F"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6DA5FAAB"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38E6763"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E4B93" w:rsidRPr="006E608C" w:rsidDel="006F6348" w14:paraId="56BEA7D5" w14:textId="77777777" w:rsidTr="006B44B0">
        <w:trPr>
          <w:gridAfter w:val="1"/>
          <w:wAfter w:w="33" w:type="dxa"/>
          <w:jc w:val="center"/>
        </w:trPr>
        <w:tc>
          <w:tcPr>
            <w:tcW w:w="3124" w:type="dxa"/>
            <w:tcMar>
              <w:top w:w="0" w:type="dxa"/>
              <w:left w:w="28" w:type="dxa"/>
              <w:bottom w:w="0" w:type="dxa"/>
              <w:right w:w="28" w:type="dxa"/>
            </w:tcMar>
          </w:tcPr>
          <w:p w14:paraId="61DB12E0" w14:textId="77777777" w:rsidR="00DE4B93" w:rsidDel="006F6348" w:rsidRDefault="00DE4B93" w:rsidP="00043F27">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2C6FFB82" w14:textId="77777777" w:rsidR="00DE4B93" w:rsidRPr="00682CEB" w:rsidRDefault="00DE4B93" w:rsidP="00043F27">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5F1085CA" w14:textId="77777777" w:rsidR="00DE4B93" w:rsidRPr="00682CEB" w:rsidRDefault="00DE4B93" w:rsidP="00043F27">
            <w:pPr>
              <w:keepNext/>
              <w:keepLines/>
              <w:spacing w:after="0"/>
              <w:rPr>
                <w:rFonts w:ascii="Arial" w:hAnsi="Arial" w:cs="Arial"/>
              </w:rPr>
            </w:pPr>
          </w:p>
          <w:p w14:paraId="17E96EE0" w14:textId="77777777" w:rsidR="00DE4B93" w:rsidRPr="00F17505" w:rsidDel="006F6348" w:rsidRDefault="00DE4B93" w:rsidP="00043F27">
            <w:pPr>
              <w:pStyle w:val="TAL"/>
            </w:pPr>
          </w:p>
        </w:tc>
        <w:tc>
          <w:tcPr>
            <w:tcW w:w="2261" w:type="dxa"/>
            <w:gridSpan w:val="2"/>
            <w:tcMar>
              <w:top w:w="0" w:type="dxa"/>
              <w:left w:w="28" w:type="dxa"/>
              <w:bottom w:w="0" w:type="dxa"/>
              <w:right w:w="28" w:type="dxa"/>
            </w:tcMar>
          </w:tcPr>
          <w:p w14:paraId="714F4EB4" w14:textId="77777777" w:rsidR="00DE4B93" w:rsidRPr="00682CEB" w:rsidRDefault="00DE4B93" w:rsidP="00043F27">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A8B4C99" w14:textId="77777777" w:rsidR="00DE4B93" w:rsidRPr="00682CEB" w:rsidRDefault="00DE4B93" w:rsidP="00043F27">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1D065124" w14:textId="77777777" w:rsidR="00DE4B93" w:rsidRPr="00682CEB" w:rsidRDefault="00DE4B93" w:rsidP="00043F27">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16639777" w14:textId="77777777" w:rsidR="00DE4B93" w:rsidRPr="00682CEB" w:rsidRDefault="00DE4B93" w:rsidP="00043F27">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05B66B5A" w14:textId="77777777" w:rsidR="00DE4B93" w:rsidRPr="00682CEB" w:rsidRDefault="00DE4B93" w:rsidP="00043F27">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42411B3C" w14:textId="77777777" w:rsidR="00DE4B93" w:rsidRPr="006E608C" w:rsidDel="006F6348" w:rsidRDefault="00DE4B93" w:rsidP="00043F27">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DE4B93" w:rsidRPr="006E608C" w:rsidDel="00B0449A" w14:paraId="31357995" w14:textId="77777777" w:rsidTr="006B44B0">
        <w:trPr>
          <w:gridAfter w:val="1"/>
          <w:wAfter w:w="33" w:type="dxa"/>
          <w:jc w:val="center"/>
        </w:trPr>
        <w:tc>
          <w:tcPr>
            <w:tcW w:w="3124" w:type="dxa"/>
            <w:tcMar>
              <w:top w:w="0" w:type="dxa"/>
              <w:left w:w="28" w:type="dxa"/>
              <w:bottom w:w="0" w:type="dxa"/>
              <w:right w:w="28" w:type="dxa"/>
            </w:tcMar>
          </w:tcPr>
          <w:p w14:paraId="6B398AD1" w14:textId="77777777" w:rsidR="00DE4B93" w:rsidDel="00B0449A" w:rsidRDefault="00DE4B93" w:rsidP="00043F27">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198F581C" w14:textId="77777777" w:rsidR="00DE4B93" w:rsidRPr="008E3D0C" w:rsidRDefault="00DE4B93" w:rsidP="00043F27">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2B33D81B" w14:textId="77777777" w:rsidR="00DE4B93" w:rsidRPr="008F7C20" w:rsidRDefault="00DE4B93" w:rsidP="00043F27">
            <w:pPr>
              <w:keepNext/>
              <w:keepLines/>
              <w:spacing w:after="0"/>
              <w:rPr>
                <w:rFonts w:ascii="Arial" w:hAnsi="Arial"/>
              </w:rPr>
            </w:pPr>
          </w:p>
          <w:p w14:paraId="7EF6448B" w14:textId="77777777" w:rsidR="00DE4B93" w:rsidRPr="00F17505" w:rsidDel="00B0449A" w:rsidRDefault="00DE4B93" w:rsidP="00043F27">
            <w:pPr>
              <w:pStyle w:val="TAL"/>
            </w:pPr>
          </w:p>
        </w:tc>
        <w:tc>
          <w:tcPr>
            <w:tcW w:w="2261" w:type="dxa"/>
            <w:gridSpan w:val="2"/>
            <w:tcMar>
              <w:top w:w="0" w:type="dxa"/>
              <w:left w:w="28" w:type="dxa"/>
              <w:bottom w:w="0" w:type="dxa"/>
              <w:right w:w="28" w:type="dxa"/>
            </w:tcMar>
          </w:tcPr>
          <w:p w14:paraId="48B0864D" w14:textId="77777777" w:rsidR="00DE4B93" w:rsidRPr="008E3D0C" w:rsidRDefault="00DE4B93" w:rsidP="00043F27">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71D10EA" w14:textId="77777777" w:rsidR="00DE4B93" w:rsidRPr="008E3D0C" w:rsidRDefault="00DE4B93" w:rsidP="00043F27">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11EABC9" w14:textId="77777777" w:rsidR="00DE4B93" w:rsidRPr="008E3D0C" w:rsidRDefault="00DE4B93" w:rsidP="00043F27">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40B12280" w14:textId="77777777" w:rsidR="00DE4B93" w:rsidRPr="008E3D0C" w:rsidRDefault="00DE4B93" w:rsidP="00043F27">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6685524D" w14:textId="77777777" w:rsidR="00DE4B93" w:rsidRPr="008E3D0C" w:rsidRDefault="00DE4B93" w:rsidP="00043F27">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3B350F5" w14:textId="77777777" w:rsidR="00DE4B93" w:rsidRPr="00F17505" w:rsidDel="00B0449A" w:rsidRDefault="00DE4B93" w:rsidP="00043F27">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DE4B93" w:rsidRPr="006E608C" w14:paraId="4544552F" w14:textId="77777777" w:rsidTr="006B44B0">
        <w:trPr>
          <w:gridAfter w:val="1"/>
          <w:wAfter w:w="33" w:type="dxa"/>
          <w:jc w:val="center"/>
        </w:trPr>
        <w:tc>
          <w:tcPr>
            <w:tcW w:w="3124" w:type="dxa"/>
            <w:tcMar>
              <w:top w:w="0" w:type="dxa"/>
              <w:left w:w="28" w:type="dxa"/>
              <w:bottom w:w="0" w:type="dxa"/>
              <w:right w:w="28" w:type="dxa"/>
            </w:tcMar>
          </w:tcPr>
          <w:p w14:paraId="6B8613E8" w14:textId="77777777" w:rsidR="00DE4B93" w:rsidRDefault="00DE4B93" w:rsidP="00043F27">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11B68FC3" w14:textId="77777777" w:rsidR="00DE4B93" w:rsidRPr="00F17505" w:rsidRDefault="00DE4B93" w:rsidP="00043F27">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gridSpan w:val="2"/>
            <w:tcMar>
              <w:top w:w="0" w:type="dxa"/>
              <w:left w:w="28" w:type="dxa"/>
              <w:bottom w:w="0" w:type="dxa"/>
              <w:right w:w="28" w:type="dxa"/>
            </w:tcMar>
          </w:tcPr>
          <w:p w14:paraId="23B5F5A5" w14:textId="77777777" w:rsidR="00DE4B93" w:rsidRPr="00F17505" w:rsidRDefault="00DE4B93" w:rsidP="00043F27">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69D9190"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5E5F3E4"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1CA3C9B"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683EAC9" w14:textId="77777777" w:rsidR="00DE4B93" w:rsidRPr="00F17505"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D3111D" w14:textId="77777777" w:rsidR="00DE4B93" w:rsidRPr="006E608C" w:rsidRDefault="00DE4B93" w:rsidP="00043F27">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E4B93" w:rsidRPr="006E608C" w14:paraId="68EE23B0" w14:textId="77777777" w:rsidTr="006B44B0">
        <w:trPr>
          <w:gridAfter w:val="1"/>
          <w:wAfter w:w="33" w:type="dxa"/>
          <w:jc w:val="center"/>
        </w:trPr>
        <w:tc>
          <w:tcPr>
            <w:tcW w:w="3124" w:type="dxa"/>
            <w:tcMar>
              <w:top w:w="0" w:type="dxa"/>
              <w:left w:w="28" w:type="dxa"/>
              <w:bottom w:w="0" w:type="dxa"/>
              <w:right w:w="28" w:type="dxa"/>
            </w:tcMar>
          </w:tcPr>
          <w:p w14:paraId="6984C922" w14:textId="77777777" w:rsidR="00DE4B93" w:rsidRDefault="00DE4B93" w:rsidP="00043F27">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6250E1F" w14:textId="77777777" w:rsidR="00DE4B93" w:rsidRPr="00F17505" w:rsidRDefault="00DE4B93" w:rsidP="00043F27">
            <w:pPr>
              <w:pStyle w:val="TAL"/>
            </w:pPr>
            <w:r w:rsidRPr="00F17505">
              <w:t xml:space="preserve">It describes the status of a particular ML </w:t>
            </w:r>
            <w:r>
              <w:t>model loading</w:t>
            </w:r>
            <w:r w:rsidRPr="00F17505">
              <w:t xml:space="preserve"> request.</w:t>
            </w:r>
          </w:p>
          <w:p w14:paraId="769B7CE5" w14:textId="77777777" w:rsidR="00DE4B93" w:rsidRPr="00F17505" w:rsidRDefault="00DE4B93" w:rsidP="00043F27">
            <w:pPr>
              <w:pStyle w:val="TAL"/>
            </w:pPr>
            <w:r w:rsidRPr="003E7E8D">
              <w:t>allowedValues: NOT_STARTED,</w:t>
            </w:r>
            <w:r>
              <w:t xml:space="preserve"> </w:t>
            </w:r>
            <w:r w:rsidRPr="003E7E8D">
              <w:t>IN_PROGRESS, CANCELLING, SUSPENDED, FINISHED, and CANCELLED.</w:t>
            </w:r>
          </w:p>
        </w:tc>
        <w:tc>
          <w:tcPr>
            <w:tcW w:w="2261" w:type="dxa"/>
            <w:gridSpan w:val="2"/>
            <w:tcMar>
              <w:top w:w="0" w:type="dxa"/>
              <w:left w:w="28" w:type="dxa"/>
              <w:bottom w:w="0" w:type="dxa"/>
              <w:right w:w="28" w:type="dxa"/>
            </w:tcMar>
          </w:tcPr>
          <w:p w14:paraId="461361E4"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type: Enum</w:t>
            </w:r>
          </w:p>
          <w:p w14:paraId="709F35AD"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multiplicity: 1</w:t>
            </w:r>
          </w:p>
          <w:p w14:paraId="26DB237D"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isOrdered: N/A</w:t>
            </w:r>
          </w:p>
          <w:p w14:paraId="3FED2CC8"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isUnique: N/A</w:t>
            </w:r>
          </w:p>
          <w:p w14:paraId="08DBBB3E" w14:textId="77777777" w:rsidR="00DE4B93" w:rsidRPr="003E7E8D" w:rsidRDefault="00DE4B93" w:rsidP="00043F27">
            <w:pPr>
              <w:tabs>
                <w:tab w:val="center" w:pos="1333"/>
              </w:tabs>
              <w:spacing w:after="0"/>
              <w:rPr>
                <w:rFonts w:ascii="Arial" w:hAnsi="Arial"/>
                <w:sz w:val="18"/>
              </w:rPr>
            </w:pPr>
            <w:r w:rsidRPr="003E7E8D">
              <w:rPr>
                <w:rFonts w:ascii="Arial" w:hAnsi="Arial"/>
                <w:sz w:val="18"/>
              </w:rPr>
              <w:t xml:space="preserve">defaultValue: None </w:t>
            </w:r>
          </w:p>
          <w:p w14:paraId="70AAF10B"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sz w:val="18"/>
              </w:rPr>
              <w:t>isNullable: False</w:t>
            </w:r>
          </w:p>
        </w:tc>
      </w:tr>
      <w:tr w:rsidR="00DE4B93" w:rsidRPr="006E608C" w14:paraId="548B7392" w14:textId="77777777" w:rsidTr="006B44B0">
        <w:trPr>
          <w:gridAfter w:val="1"/>
          <w:wAfter w:w="33" w:type="dxa"/>
          <w:jc w:val="center"/>
        </w:trPr>
        <w:tc>
          <w:tcPr>
            <w:tcW w:w="3124" w:type="dxa"/>
            <w:tcMar>
              <w:top w:w="0" w:type="dxa"/>
              <w:left w:w="28" w:type="dxa"/>
              <w:bottom w:w="0" w:type="dxa"/>
              <w:right w:w="28" w:type="dxa"/>
            </w:tcMar>
          </w:tcPr>
          <w:p w14:paraId="12DBF7F9" w14:textId="77777777" w:rsidR="00DE4B93" w:rsidRDefault="00DE4B93" w:rsidP="00043F27">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1BC4C78D" w14:textId="77777777" w:rsidR="00DE4B93" w:rsidRPr="00F17505" w:rsidRDefault="00DE4B93" w:rsidP="00043F27">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728399F" w14:textId="77777777" w:rsidR="00DE4B93" w:rsidRPr="00F17505" w:rsidRDefault="00DE4B93" w:rsidP="00043F27">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D377AF5" w14:textId="77777777" w:rsidR="00DE4B93" w:rsidRPr="00F17505" w:rsidRDefault="00DE4B93" w:rsidP="00043F27">
            <w:pPr>
              <w:pStyle w:val="TAL"/>
            </w:pPr>
          </w:p>
          <w:p w14:paraId="2474B597" w14:textId="77777777" w:rsidR="00DE4B93" w:rsidRPr="00F17505" w:rsidRDefault="00DE4B93" w:rsidP="00043F27">
            <w:pPr>
              <w:pStyle w:val="TAL"/>
            </w:pPr>
            <w:r w:rsidRPr="00F17505">
              <w:t>allowedValues: TRUE, FALSE.</w:t>
            </w:r>
          </w:p>
        </w:tc>
        <w:tc>
          <w:tcPr>
            <w:tcW w:w="2261" w:type="dxa"/>
            <w:gridSpan w:val="2"/>
            <w:tcMar>
              <w:top w:w="0" w:type="dxa"/>
              <w:left w:w="28" w:type="dxa"/>
              <w:bottom w:w="0" w:type="dxa"/>
              <w:right w:w="28" w:type="dxa"/>
            </w:tcMar>
          </w:tcPr>
          <w:p w14:paraId="2C671841"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A1A4A83"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0..1</w:t>
            </w:r>
          </w:p>
          <w:p w14:paraId="2DA92F59"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4E8A462B"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29B2BB7C"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FALSE</w:t>
            </w:r>
          </w:p>
          <w:p w14:paraId="48CF520C"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0FF36757" w14:textId="77777777" w:rsidTr="006B44B0">
        <w:trPr>
          <w:gridAfter w:val="1"/>
          <w:wAfter w:w="33" w:type="dxa"/>
          <w:jc w:val="center"/>
        </w:trPr>
        <w:tc>
          <w:tcPr>
            <w:tcW w:w="3124" w:type="dxa"/>
            <w:tcMar>
              <w:top w:w="0" w:type="dxa"/>
              <w:left w:w="28" w:type="dxa"/>
              <w:bottom w:w="0" w:type="dxa"/>
              <w:right w:w="28" w:type="dxa"/>
            </w:tcMar>
          </w:tcPr>
          <w:p w14:paraId="04DD8062" w14:textId="77777777" w:rsidR="00DE4B93" w:rsidRDefault="00DE4B93" w:rsidP="00043F27">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4092E8FF" w14:textId="77777777" w:rsidR="00DE4B93" w:rsidRPr="00F17505" w:rsidRDefault="00DE4B93" w:rsidP="00043F27">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5F015DB8" w14:textId="77777777" w:rsidR="00DE4B93" w:rsidRPr="00F17505" w:rsidRDefault="00DE4B93" w:rsidP="00043F27">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27548F0" w14:textId="77777777" w:rsidR="00DE4B93" w:rsidRPr="00F17505" w:rsidRDefault="00DE4B93" w:rsidP="00043F27">
            <w:pPr>
              <w:pStyle w:val="TAL"/>
            </w:pPr>
          </w:p>
          <w:p w14:paraId="787C0B02" w14:textId="77777777" w:rsidR="00DE4B93" w:rsidRPr="00F17505" w:rsidRDefault="00DE4B93" w:rsidP="00043F27">
            <w:pPr>
              <w:pStyle w:val="TAL"/>
            </w:pPr>
            <w:r w:rsidRPr="00F17505">
              <w:t>allowedValues: TRUE, FALSE.</w:t>
            </w:r>
          </w:p>
        </w:tc>
        <w:tc>
          <w:tcPr>
            <w:tcW w:w="2261" w:type="dxa"/>
            <w:gridSpan w:val="2"/>
            <w:tcMar>
              <w:top w:w="0" w:type="dxa"/>
              <w:left w:w="28" w:type="dxa"/>
              <w:bottom w:w="0" w:type="dxa"/>
              <w:right w:w="28" w:type="dxa"/>
            </w:tcMar>
          </w:tcPr>
          <w:p w14:paraId="49BF342D"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7418447"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0..1</w:t>
            </w:r>
          </w:p>
          <w:p w14:paraId="377C8125"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3E732AC1"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633BFE6F"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FALSE</w:t>
            </w:r>
          </w:p>
          <w:p w14:paraId="0F9CDDBD" w14:textId="77777777" w:rsidR="00DE4B93" w:rsidRPr="006E608C" w:rsidRDefault="00DE4B93" w:rsidP="00043F2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E4B93" w:rsidRPr="006E608C" w14:paraId="38FCBE53" w14:textId="77777777" w:rsidTr="006B44B0">
        <w:trPr>
          <w:gridAfter w:val="1"/>
          <w:wAfter w:w="33" w:type="dxa"/>
          <w:jc w:val="center"/>
        </w:trPr>
        <w:tc>
          <w:tcPr>
            <w:tcW w:w="3124" w:type="dxa"/>
            <w:tcMar>
              <w:top w:w="0" w:type="dxa"/>
              <w:left w:w="28" w:type="dxa"/>
              <w:bottom w:w="0" w:type="dxa"/>
              <w:right w:w="28" w:type="dxa"/>
            </w:tcMar>
          </w:tcPr>
          <w:p w14:paraId="07D0399E" w14:textId="77777777" w:rsidR="00DE4B93" w:rsidRDefault="00DE4B93" w:rsidP="00043F27">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5A3F210A" w14:textId="77777777" w:rsidR="00DE4B93" w:rsidRPr="00F17505" w:rsidRDefault="00DE4B93" w:rsidP="00043F27">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gridSpan w:val="2"/>
            <w:tcMar>
              <w:top w:w="0" w:type="dxa"/>
              <w:left w:w="28" w:type="dxa"/>
              <w:bottom w:w="0" w:type="dxa"/>
              <w:right w:w="28" w:type="dxa"/>
            </w:tcMar>
          </w:tcPr>
          <w:p w14:paraId="42E350C7" w14:textId="77777777" w:rsidR="00DE4B93" w:rsidRPr="0015264F" w:rsidRDefault="00DE4B93" w:rsidP="00043F2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59EBB76"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58A5730"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373FA48E"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1F98A671"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3E360223"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DE4B93" w:rsidRPr="006E608C" w14:paraId="2B070080" w14:textId="77777777" w:rsidTr="006B44B0">
        <w:trPr>
          <w:gridAfter w:val="1"/>
          <w:wAfter w:w="33" w:type="dxa"/>
          <w:jc w:val="center"/>
        </w:trPr>
        <w:tc>
          <w:tcPr>
            <w:tcW w:w="3124" w:type="dxa"/>
            <w:tcMar>
              <w:top w:w="0" w:type="dxa"/>
              <w:left w:w="28" w:type="dxa"/>
              <w:bottom w:w="0" w:type="dxa"/>
              <w:right w:w="28" w:type="dxa"/>
            </w:tcMar>
          </w:tcPr>
          <w:p w14:paraId="531E462D" w14:textId="77777777" w:rsidR="00DE4B93" w:rsidRDefault="00DE4B93" w:rsidP="00043F27">
            <w:pPr>
              <w:spacing w:after="0"/>
              <w:rPr>
                <w:rFonts w:ascii="Courier New" w:hAnsi="Courier New" w:cs="Courier New"/>
                <w:lang w:eastAsia="zh-CN"/>
              </w:rPr>
            </w:pPr>
            <w:r>
              <w:rPr>
                <w:rFonts w:ascii="Courier New" w:hAnsi="Courier New" w:cs="Courier New"/>
                <w:lang w:eastAsia="zh-CN"/>
              </w:rPr>
              <w:t>policyForLoading</w:t>
            </w:r>
          </w:p>
          <w:p w14:paraId="4B7705E3" w14:textId="77777777" w:rsidR="00DE4B93" w:rsidRDefault="00DE4B93" w:rsidP="00043F27">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3029B1A1" w14:textId="77777777" w:rsidR="00DE4B93" w:rsidRDefault="00DE4B93" w:rsidP="00043F27">
            <w:pPr>
              <w:pStyle w:val="TAL"/>
            </w:pPr>
            <w:r w:rsidRPr="00E70819">
              <w:t xml:space="preserve">It </w:t>
            </w:r>
            <w:r>
              <w:t>provides the policy for controlling ML model loading triggered by the MnS producer.</w:t>
            </w:r>
          </w:p>
          <w:p w14:paraId="4A903100" w14:textId="77777777" w:rsidR="00DE4B93" w:rsidRDefault="00DE4B93" w:rsidP="00043F27">
            <w:pPr>
              <w:pStyle w:val="TAL"/>
            </w:pPr>
          </w:p>
          <w:p w14:paraId="18B499BB" w14:textId="77777777" w:rsidR="00DE4B93" w:rsidRPr="00F17505" w:rsidRDefault="00DE4B93" w:rsidP="00043F27">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gridSpan w:val="2"/>
            <w:tcMar>
              <w:top w:w="0" w:type="dxa"/>
              <w:left w:w="28" w:type="dxa"/>
              <w:bottom w:w="0" w:type="dxa"/>
              <w:right w:w="28" w:type="dxa"/>
            </w:tcMar>
          </w:tcPr>
          <w:p w14:paraId="637A4E68" w14:textId="77777777" w:rsidR="00DE4B93" w:rsidRPr="0015264F" w:rsidRDefault="00DE4B93" w:rsidP="00043F2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661EE3D0"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A16A251"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15DCBA6"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65A916B"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3B89A836"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DE4B93" w:rsidRPr="006E608C" w14:paraId="62C08703" w14:textId="77777777" w:rsidTr="006B44B0">
        <w:trPr>
          <w:gridAfter w:val="1"/>
          <w:wAfter w:w="33" w:type="dxa"/>
          <w:jc w:val="center"/>
        </w:trPr>
        <w:tc>
          <w:tcPr>
            <w:tcW w:w="3124" w:type="dxa"/>
            <w:tcMar>
              <w:top w:w="0" w:type="dxa"/>
              <w:left w:w="28" w:type="dxa"/>
              <w:bottom w:w="0" w:type="dxa"/>
              <w:right w:w="28" w:type="dxa"/>
            </w:tcMar>
          </w:tcPr>
          <w:p w14:paraId="46AB0305" w14:textId="77777777" w:rsidR="00DE4B93" w:rsidRDefault="00DE4B93" w:rsidP="00043F27">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299FAC76" w14:textId="77777777" w:rsidR="00DE4B93" w:rsidRPr="00F17505" w:rsidRDefault="00DE4B93" w:rsidP="00043F27">
            <w:pPr>
              <w:pStyle w:val="TAL"/>
            </w:pPr>
            <w:r w:rsidRPr="00E70819">
              <w:t xml:space="preserve">It </w:t>
            </w:r>
            <w:r>
              <w:t xml:space="preserve">provides the list of threshold. </w:t>
            </w:r>
            <w:r w:rsidRPr="00E70819">
              <w:t xml:space="preserve"> </w:t>
            </w:r>
          </w:p>
        </w:tc>
        <w:tc>
          <w:tcPr>
            <w:tcW w:w="2261" w:type="dxa"/>
            <w:gridSpan w:val="2"/>
            <w:tcMar>
              <w:top w:w="0" w:type="dxa"/>
              <w:left w:w="28" w:type="dxa"/>
              <w:bottom w:w="0" w:type="dxa"/>
              <w:right w:w="28" w:type="dxa"/>
            </w:tcMar>
          </w:tcPr>
          <w:p w14:paraId="6DA7F5F1" w14:textId="77777777" w:rsidR="00DE4B93" w:rsidRPr="0015264F" w:rsidRDefault="00DE4B93" w:rsidP="00043F27">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5F931EE7"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w:t>
            </w:r>
          </w:p>
          <w:p w14:paraId="2A15639A"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False</w:t>
            </w:r>
          </w:p>
          <w:p w14:paraId="119AE310"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True</w:t>
            </w:r>
          </w:p>
          <w:p w14:paraId="7E05A7AA"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39FE1035"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DE4B93" w:rsidRPr="006E608C" w14:paraId="69DD52C6" w14:textId="77777777" w:rsidTr="006B44B0">
        <w:trPr>
          <w:gridAfter w:val="1"/>
          <w:wAfter w:w="33" w:type="dxa"/>
          <w:jc w:val="center"/>
        </w:trPr>
        <w:tc>
          <w:tcPr>
            <w:tcW w:w="3124" w:type="dxa"/>
            <w:tcMar>
              <w:top w:w="0" w:type="dxa"/>
              <w:left w:w="28" w:type="dxa"/>
              <w:bottom w:w="0" w:type="dxa"/>
              <w:right w:w="28" w:type="dxa"/>
            </w:tcMar>
          </w:tcPr>
          <w:p w14:paraId="0F085C0E" w14:textId="77777777" w:rsidR="00DE4B93" w:rsidRDefault="00DE4B93" w:rsidP="00043F27">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4EC03005" w14:textId="77777777" w:rsidR="00DE4B93" w:rsidRPr="00F17505" w:rsidRDefault="00DE4B93" w:rsidP="00043F27">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3DFF0CBA" w14:textId="77777777" w:rsidR="00DE4B93" w:rsidRPr="00F17505" w:rsidRDefault="00DE4B93" w:rsidP="00043F27">
            <w:pPr>
              <w:pStyle w:val="TAL"/>
              <w:rPr>
                <w:lang w:eastAsia="de-DE"/>
              </w:rPr>
            </w:pPr>
          </w:p>
          <w:p w14:paraId="7C981E66" w14:textId="77777777" w:rsidR="00DE4B93" w:rsidRPr="00F17505" w:rsidRDefault="00DE4B93" w:rsidP="00043F27">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2D31F4B" w14:textId="77777777" w:rsidR="00DE4B93" w:rsidRPr="00F17505" w:rsidRDefault="00DE4B93" w:rsidP="00043F27">
            <w:pPr>
              <w:pStyle w:val="TAL"/>
              <w:rPr>
                <w:lang w:eastAsia="de-DE"/>
              </w:rPr>
            </w:pPr>
          </w:p>
          <w:p w14:paraId="28648459" w14:textId="77777777" w:rsidR="00DE4B93" w:rsidRPr="00F17505" w:rsidRDefault="00DE4B93" w:rsidP="00043F27">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333606CD" w14:textId="77777777" w:rsidR="00DE4B93" w:rsidRPr="00F17505" w:rsidRDefault="00DE4B93" w:rsidP="00043F27">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3AAFB05A" w14:textId="77777777" w:rsidR="00DE4B93" w:rsidRPr="00F17505" w:rsidRDefault="00DE4B93" w:rsidP="00043F27">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gridSpan w:val="2"/>
            <w:tcMar>
              <w:top w:w="0" w:type="dxa"/>
              <w:left w:w="28" w:type="dxa"/>
              <w:bottom w:w="0" w:type="dxa"/>
              <w:right w:w="28" w:type="dxa"/>
            </w:tcMar>
          </w:tcPr>
          <w:p w14:paraId="010D4A49"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5E780F9"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0..1</w:t>
            </w:r>
          </w:p>
          <w:p w14:paraId="4D4BC1F9"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6E5D5A07"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0E539FF4"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None</w:t>
            </w:r>
          </w:p>
          <w:p w14:paraId="392C0C36" w14:textId="77777777" w:rsidR="00DE4B93" w:rsidRPr="006E608C" w:rsidRDefault="00DE4B93" w:rsidP="00043F27">
            <w:pPr>
              <w:tabs>
                <w:tab w:val="center" w:pos="1333"/>
              </w:tabs>
              <w:spacing w:after="0"/>
              <w:rPr>
                <w:rFonts w:ascii="Arial" w:hAnsi="Arial" w:cs="Arial"/>
                <w:sz w:val="18"/>
                <w:szCs w:val="18"/>
              </w:rPr>
            </w:pPr>
            <w:r w:rsidRPr="00F17505">
              <w:rPr>
                <w:rFonts w:cs="Arial"/>
                <w:szCs w:val="18"/>
              </w:rPr>
              <w:t>isNullable: False</w:t>
            </w:r>
          </w:p>
        </w:tc>
      </w:tr>
      <w:tr w:rsidR="00DE4B93" w:rsidRPr="006E608C" w14:paraId="290D1C8A" w14:textId="77777777" w:rsidTr="006B44B0">
        <w:trPr>
          <w:gridAfter w:val="1"/>
          <w:wAfter w:w="33" w:type="dxa"/>
          <w:jc w:val="center"/>
        </w:trPr>
        <w:tc>
          <w:tcPr>
            <w:tcW w:w="3124" w:type="dxa"/>
            <w:tcMar>
              <w:top w:w="0" w:type="dxa"/>
              <w:left w:w="28" w:type="dxa"/>
              <w:bottom w:w="0" w:type="dxa"/>
              <w:right w:w="28" w:type="dxa"/>
            </w:tcMar>
          </w:tcPr>
          <w:p w14:paraId="6ABD69FE" w14:textId="77777777" w:rsidR="00DE4B93" w:rsidRDefault="00DE4B93" w:rsidP="00043F27">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F981CF8" w14:textId="77777777" w:rsidR="00DE4B93" w:rsidRPr="00F17505" w:rsidRDefault="00DE4B93" w:rsidP="00043F27">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99C6549" w14:textId="77777777" w:rsidR="00DE4B93" w:rsidRPr="00F17505" w:rsidRDefault="00DE4B93" w:rsidP="00043F27">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FE6597E" w14:textId="77777777" w:rsidR="00DE4B93" w:rsidRPr="00F17505" w:rsidRDefault="00DE4B93" w:rsidP="00043F27">
            <w:pPr>
              <w:pStyle w:val="TAL"/>
            </w:pPr>
          </w:p>
          <w:p w14:paraId="5304048C" w14:textId="77777777" w:rsidR="00DE4B93" w:rsidRPr="00F17505" w:rsidRDefault="00DE4B93" w:rsidP="00043F27">
            <w:pPr>
              <w:pStyle w:val="TAL"/>
            </w:pPr>
            <w:r w:rsidRPr="00F17505">
              <w:t>allowedValues: TRUE, FALSE.</w:t>
            </w:r>
          </w:p>
        </w:tc>
        <w:tc>
          <w:tcPr>
            <w:tcW w:w="2261" w:type="dxa"/>
            <w:gridSpan w:val="2"/>
            <w:tcMar>
              <w:top w:w="0" w:type="dxa"/>
              <w:left w:w="28" w:type="dxa"/>
              <w:bottom w:w="0" w:type="dxa"/>
              <w:right w:w="28" w:type="dxa"/>
            </w:tcMar>
          </w:tcPr>
          <w:p w14:paraId="5C2F5D87"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023E8C0"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0..1</w:t>
            </w:r>
          </w:p>
          <w:p w14:paraId="1CA4C606"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784D9776"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53B88E6A"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FALSE</w:t>
            </w:r>
          </w:p>
          <w:p w14:paraId="6A3C5EC8"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4561213B" w14:textId="77777777" w:rsidTr="006B44B0">
        <w:trPr>
          <w:gridAfter w:val="1"/>
          <w:wAfter w:w="33" w:type="dxa"/>
          <w:jc w:val="center"/>
        </w:trPr>
        <w:tc>
          <w:tcPr>
            <w:tcW w:w="3124" w:type="dxa"/>
            <w:tcMar>
              <w:top w:w="0" w:type="dxa"/>
              <w:left w:w="28" w:type="dxa"/>
              <w:bottom w:w="0" w:type="dxa"/>
              <w:right w:w="28" w:type="dxa"/>
            </w:tcMar>
          </w:tcPr>
          <w:p w14:paraId="770C939A" w14:textId="77777777" w:rsidR="00DE4B93" w:rsidRDefault="00DE4B93" w:rsidP="00043F27">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38876100" w14:textId="77777777" w:rsidR="00DE4B93" w:rsidRPr="00F17505" w:rsidRDefault="00DE4B93" w:rsidP="00043F27">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3CA0FFC3" w14:textId="77777777" w:rsidR="00DE4B93" w:rsidRPr="00F17505" w:rsidRDefault="00DE4B93" w:rsidP="00043F27">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780AF9D" w14:textId="77777777" w:rsidR="00DE4B93" w:rsidRPr="00F17505" w:rsidRDefault="00DE4B93" w:rsidP="00043F27">
            <w:pPr>
              <w:pStyle w:val="TAL"/>
            </w:pPr>
          </w:p>
          <w:p w14:paraId="6EDDD05B" w14:textId="77777777" w:rsidR="00DE4B93" w:rsidRPr="00F17505" w:rsidRDefault="00DE4B93" w:rsidP="00043F27">
            <w:pPr>
              <w:pStyle w:val="TAL"/>
            </w:pPr>
            <w:r w:rsidRPr="00F17505">
              <w:t>allowedValues: TRUE, FALSE.</w:t>
            </w:r>
          </w:p>
        </w:tc>
        <w:tc>
          <w:tcPr>
            <w:tcW w:w="2261" w:type="dxa"/>
            <w:gridSpan w:val="2"/>
            <w:tcMar>
              <w:top w:w="0" w:type="dxa"/>
              <w:left w:w="28" w:type="dxa"/>
              <w:bottom w:w="0" w:type="dxa"/>
              <w:right w:w="28" w:type="dxa"/>
            </w:tcMar>
          </w:tcPr>
          <w:p w14:paraId="4E8F2759" w14:textId="77777777" w:rsidR="00DE4B93" w:rsidRPr="00F17505" w:rsidRDefault="00DE4B93" w:rsidP="00043F27">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4E55793"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0..1</w:t>
            </w:r>
          </w:p>
          <w:p w14:paraId="4D5D7EDD"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isOrdered: N/A</w:t>
            </w:r>
          </w:p>
          <w:p w14:paraId="16D8C3AC"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isUnique: N/A</w:t>
            </w:r>
          </w:p>
          <w:p w14:paraId="14D759BB"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defaultValue: FALSE</w:t>
            </w:r>
          </w:p>
          <w:p w14:paraId="249A0FE9"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4534E7C8" w14:textId="77777777" w:rsidTr="006B44B0">
        <w:trPr>
          <w:gridAfter w:val="1"/>
          <w:wAfter w:w="33" w:type="dxa"/>
          <w:jc w:val="center"/>
        </w:trPr>
        <w:tc>
          <w:tcPr>
            <w:tcW w:w="3124" w:type="dxa"/>
            <w:tcMar>
              <w:top w:w="0" w:type="dxa"/>
              <w:left w:w="28" w:type="dxa"/>
              <w:bottom w:w="0" w:type="dxa"/>
              <w:right w:w="28" w:type="dxa"/>
            </w:tcMar>
          </w:tcPr>
          <w:p w14:paraId="3A44A821" w14:textId="77777777" w:rsidR="00DE4B93" w:rsidRDefault="00DE4B93" w:rsidP="00043F27">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6F2CFB4" w14:textId="77777777" w:rsidR="00DE4B93" w:rsidRDefault="00DE4B93" w:rsidP="00043F27">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5C1724CD" w14:textId="77777777" w:rsidR="00DE4B93" w:rsidRDefault="00DE4B93" w:rsidP="00043F27">
            <w:pPr>
              <w:pStyle w:val="TAL"/>
            </w:pPr>
          </w:p>
          <w:p w14:paraId="7EEBA269" w14:textId="77777777" w:rsidR="00DE4B93" w:rsidRPr="00F17505" w:rsidRDefault="00DE4B93" w:rsidP="00043F27">
            <w:pPr>
              <w:pStyle w:val="TAL"/>
            </w:pPr>
          </w:p>
        </w:tc>
        <w:tc>
          <w:tcPr>
            <w:tcW w:w="2261" w:type="dxa"/>
            <w:gridSpan w:val="2"/>
            <w:tcMar>
              <w:top w:w="0" w:type="dxa"/>
              <w:left w:w="28" w:type="dxa"/>
              <w:bottom w:w="0" w:type="dxa"/>
              <w:right w:w="28" w:type="dxa"/>
            </w:tcMar>
          </w:tcPr>
          <w:p w14:paraId="30C2A376" w14:textId="77777777" w:rsidR="00DE4B93" w:rsidRPr="0015264F" w:rsidRDefault="00DE4B93"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605AF86"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32B705D"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N/A</w:t>
            </w:r>
          </w:p>
          <w:p w14:paraId="04825A9C"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N/A</w:t>
            </w:r>
          </w:p>
          <w:p w14:paraId="17DAB657"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3C91ECC4"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DE4B93" w:rsidRPr="006E608C" w14:paraId="30C235FD" w14:textId="77777777" w:rsidTr="006B44B0">
        <w:trPr>
          <w:gridAfter w:val="1"/>
          <w:wAfter w:w="33" w:type="dxa"/>
          <w:jc w:val="center"/>
        </w:trPr>
        <w:tc>
          <w:tcPr>
            <w:tcW w:w="3124" w:type="dxa"/>
            <w:tcMar>
              <w:top w:w="0" w:type="dxa"/>
              <w:left w:w="28" w:type="dxa"/>
              <w:bottom w:w="0" w:type="dxa"/>
              <w:right w:w="28" w:type="dxa"/>
            </w:tcMar>
          </w:tcPr>
          <w:p w14:paraId="19ACAF90" w14:textId="77777777" w:rsidR="00DE4B93" w:rsidRDefault="00DE4B93" w:rsidP="00043F27">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10D7DADE" w14:textId="77777777" w:rsidR="00DE4B93" w:rsidRDefault="00DE4B93" w:rsidP="00043F27">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43F428ED" w14:textId="77777777" w:rsidR="00DE4B93" w:rsidRDefault="00DE4B93" w:rsidP="00043F27">
            <w:pPr>
              <w:pStyle w:val="TAL"/>
            </w:pPr>
          </w:p>
          <w:p w14:paraId="08D2E15F" w14:textId="77777777" w:rsidR="00DE4B93" w:rsidRPr="00F17505" w:rsidRDefault="00DE4B93" w:rsidP="00043F27">
            <w:pPr>
              <w:pStyle w:val="TAL"/>
            </w:pPr>
          </w:p>
        </w:tc>
        <w:tc>
          <w:tcPr>
            <w:tcW w:w="2261" w:type="dxa"/>
            <w:gridSpan w:val="2"/>
            <w:tcMar>
              <w:top w:w="0" w:type="dxa"/>
              <w:left w:w="28" w:type="dxa"/>
              <w:bottom w:w="0" w:type="dxa"/>
              <w:right w:w="28" w:type="dxa"/>
            </w:tcMar>
          </w:tcPr>
          <w:p w14:paraId="1D1CA1C0" w14:textId="77777777" w:rsidR="00DE4B93" w:rsidRPr="0015264F" w:rsidRDefault="00DE4B93"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E760AFA"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1901CEB"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N/A</w:t>
            </w:r>
          </w:p>
          <w:p w14:paraId="50B24633"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N/A</w:t>
            </w:r>
          </w:p>
          <w:p w14:paraId="623C02C5"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33431D27"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DE4B93" w:rsidRPr="006E608C" w14:paraId="57A55862" w14:textId="77777777" w:rsidTr="006B44B0">
        <w:trPr>
          <w:gridAfter w:val="1"/>
          <w:wAfter w:w="33" w:type="dxa"/>
          <w:jc w:val="center"/>
        </w:trPr>
        <w:tc>
          <w:tcPr>
            <w:tcW w:w="3124" w:type="dxa"/>
            <w:tcMar>
              <w:top w:w="0" w:type="dxa"/>
              <w:left w:w="28" w:type="dxa"/>
              <w:bottom w:w="0" w:type="dxa"/>
              <w:right w:w="28" w:type="dxa"/>
            </w:tcMar>
          </w:tcPr>
          <w:p w14:paraId="259DF611" w14:textId="77777777" w:rsidR="00DE4B93" w:rsidRDefault="00DE4B93" w:rsidP="00043F27">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37F5A4C5" w14:textId="77777777" w:rsidR="00DE4B93" w:rsidRDefault="00DE4B93" w:rsidP="00043F27">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65BEF50D" w14:textId="77777777" w:rsidR="00DE4B93" w:rsidRDefault="00DE4B93" w:rsidP="00043F27">
            <w:pPr>
              <w:pStyle w:val="TAL"/>
            </w:pPr>
          </w:p>
          <w:p w14:paraId="69CBEB9B" w14:textId="77777777" w:rsidR="00DE4B93" w:rsidRPr="00F17505" w:rsidRDefault="00DE4B93" w:rsidP="00043F27">
            <w:pPr>
              <w:pStyle w:val="TAL"/>
            </w:pPr>
          </w:p>
        </w:tc>
        <w:tc>
          <w:tcPr>
            <w:tcW w:w="2261" w:type="dxa"/>
            <w:gridSpan w:val="2"/>
            <w:tcMar>
              <w:top w:w="0" w:type="dxa"/>
              <w:left w:w="28" w:type="dxa"/>
              <w:bottom w:w="0" w:type="dxa"/>
              <w:right w:w="28" w:type="dxa"/>
            </w:tcMar>
          </w:tcPr>
          <w:p w14:paraId="4F1A8B20" w14:textId="77777777" w:rsidR="00DE4B93" w:rsidRPr="0015264F" w:rsidRDefault="00DE4B93"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8582118"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7FA60B8"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N/A</w:t>
            </w:r>
          </w:p>
          <w:p w14:paraId="5B5D6C3A"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N/A</w:t>
            </w:r>
          </w:p>
          <w:p w14:paraId="2A0DD0CD"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6F10193E"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DE4B93" w:rsidRPr="006E608C" w14:paraId="16E33BF3" w14:textId="77777777" w:rsidTr="006B44B0">
        <w:trPr>
          <w:gridAfter w:val="1"/>
          <w:wAfter w:w="33" w:type="dxa"/>
          <w:jc w:val="center"/>
        </w:trPr>
        <w:tc>
          <w:tcPr>
            <w:tcW w:w="3124" w:type="dxa"/>
            <w:tcMar>
              <w:top w:w="0" w:type="dxa"/>
              <w:left w:w="28" w:type="dxa"/>
              <w:bottom w:w="0" w:type="dxa"/>
              <w:right w:w="28" w:type="dxa"/>
            </w:tcMar>
          </w:tcPr>
          <w:p w14:paraId="7D3C80FD" w14:textId="77777777" w:rsidR="00DE4B93" w:rsidRDefault="00DE4B93" w:rsidP="00043F27">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152D5E80" w14:textId="77777777" w:rsidR="00DE4B93" w:rsidRDefault="00DE4B93" w:rsidP="00043F27">
            <w:pPr>
              <w:pStyle w:val="TAL"/>
            </w:pPr>
            <w:r w:rsidRPr="00F17505">
              <w:t xml:space="preserve">It describes the </w:t>
            </w:r>
            <w:r>
              <w:t xml:space="preserve">activation </w:t>
            </w:r>
            <w:r w:rsidRPr="00F17505">
              <w:t>status.</w:t>
            </w:r>
          </w:p>
          <w:p w14:paraId="088F2042" w14:textId="77777777" w:rsidR="00DE4B93" w:rsidRPr="00F17505" w:rsidRDefault="00DE4B93" w:rsidP="00043F27">
            <w:pPr>
              <w:pStyle w:val="TAL"/>
            </w:pPr>
          </w:p>
          <w:p w14:paraId="75D52996" w14:textId="77777777" w:rsidR="00DE4B93" w:rsidRPr="00F17505" w:rsidRDefault="00DE4B93" w:rsidP="00043F27">
            <w:pPr>
              <w:pStyle w:val="TAL"/>
            </w:pPr>
            <w:r w:rsidRPr="003E7E8D">
              <w:t xml:space="preserve">allowedValues: </w:t>
            </w:r>
            <w:r>
              <w:t>ACTIVATED</w:t>
            </w:r>
            <w:r w:rsidRPr="003E7E8D">
              <w:t xml:space="preserve">, </w:t>
            </w:r>
            <w:r>
              <w:t>DEACTIVATED</w:t>
            </w:r>
            <w:r w:rsidRPr="003E7E8D">
              <w:t>.</w:t>
            </w:r>
          </w:p>
        </w:tc>
        <w:tc>
          <w:tcPr>
            <w:tcW w:w="2261" w:type="dxa"/>
            <w:gridSpan w:val="2"/>
            <w:tcMar>
              <w:top w:w="0" w:type="dxa"/>
              <w:left w:w="28" w:type="dxa"/>
              <w:bottom w:w="0" w:type="dxa"/>
              <w:right w:w="28" w:type="dxa"/>
            </w:tcMar>
          </w:tcPr>
          <w:p w14:paraId="0DA966BE" w14:textId="77777777" w:rsidR="00DE4B93" w:rsidRPr="0015264F" w:rsidRDefault="00DE4B93"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36D73541"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1</w:t>
            </w:r>
          </w:p>
          <w:p w14:paraId="7922DB39"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N/A</w:t>
            </w:r>
          </w:p>
          <w:p w14:paraId="49410707"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N/A</w:t>
            </w:r>
          </w:p>
          <w:p w14:paraId="5EB771FB"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3E9C8D3D"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54903D92" w14:textId="77777777" w:rsidTr="006B44B0">
        <w:trPr>
          <w:gridAfter w:val="1"/>
          <w:wAfter w:w="33" w:type="dxa"/>
          <w:jc w:val="center"/>
        </w:trPr>
        <w:tc>
          <w:tcPr>
            <w:tcW w:w="3124" w:type="dxa"/>
            <w:tcMar>
              <w:top w:w="0" w:type="dxa"/>
              <w:left w:w="28" w:type="dxa"/>
              <w:bottom w:w="0" w:type="dxa"/>
              <w:right w:w="28" w:type="dxa"/>
            </w:tcMar>
          </w:tcPr>
          <w:p w14:paraId="267F8423" w14:textId="77777777" w:rsidR="00DE4B93" w:rsidRPr="00E1772B" w:rsidRDefault="00DE4B93" w:rsidP="00043F27">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04FD08A9" w14:textId="77777777" w:rsidR="00DE4B93" w:rsidRDefault="00DE4B93" w:rsidP="00043F27">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A41FBFB" w14:textId="77777777" w:rsidR="00DE4B93" w:rsidRDefault="00DE4B93" w:rsidP="00043F27">
            <w:pPr>
              <w:pStyle w:val="TAL"/>
            </w:pPr>
          </w:p>
          <w:p w14:paraId="506CBC0D" w14:textId="77777777" w:rsidR="00DE4B93" w:rsidRDefault="00DE4B93" w:rsidP="00043F27">
            <w:pPr>
              <w:pStyle w:val="TAL"/>
              <w:rPr>
                <w:rFonts w:cs="Arial"/>
                <w:szCs w:val="18"/>
              </w:rPr>
            </w:pPr>
            <w:r w:rsidRPr="0061649B">
              <w:rPr>
                <w:rFonts w:cs="Arial"/>
                <w:szCs w:val="18"/>
              </w:rPr>
              <w:t xml:space="preserve">allowedValues: </w:t>
            </w:r>
            <w:r>
              <w:rPr>
                <w:rFonts w:cs="Arial"/>
                <w:szCs w:val="18"/>
              </w:rPr>
              <w:t xml:space="preserve"> N/A</w:t>
            </w:r>
          </w:p>
          <w:p w14:paraId="76771FE7" w14:textId="77777777" w:rsidR="00DE4B93" w:rsidRPr="00F17505" w:rsidRDefault="00DE4B93" w:rsidP="00043F27">
            <w:pPr>
              <w:pStyle w:val="TAL"/>
            </w:pPr>
          </w:p>
        </w:tc>
        <w:tc>
          <w:tcPr>
            <w:tcW w:w="2261" w:type="dxa"/>
            <w:gridSpan w:val="2"/>
            <w:tcMar>
              <w:top w:w="0" w:type="dxa"/>
              <w:left w:w="28" w:type="dxa"/>
              <w:bottom w:w="0" w:type="dxa"/>
              <w:right w:w="28" w:type="dxa"/>
            </w:tcMar>
          </w:tcPr>
          <w:p w14:paraId="530FD14F" w14:textId="77777777" w:rsidR="00DE4B93" w:rsidRPr="0015264F" w:rsidRDefault="00DE4B93"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20DDAF39"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1</w:t>
            </w:r>
          </w:p>
          <w:p w14:paraId="7397EA48" w14:textId="77777777" w:rsidR="00DE4B93" w:rsidRPr="0015264F" w:rsidRDefault="00DE4B93" w:rsidP="00043F27">
            <w:pPr>
              <w:pStyle w:val="TAL"/>
              <w:rPr>
                <w:rFonts w:cs="Arial"/>
                <w:szCs w:val="18"/>
              </w:rPr>
            </w:pPr>
            <w:r w:rsidRPr="0015264F">
              <w:rPr>
                <w:rFonts w:cs="Arial"/>
                <w:szCs w:val="18"/>
              </w:rPr>
              <w:t xml:space="preserve">isOrdered: </w:t>
            </w:r>
            <w:r>
              <w:rPr>
                <w:rFonts w:cs="Arial"/>
                <w:szCs w:val="18"/>
              </w:rPr>
              <w:t>N/A</w:t>
            </w:r>
          </w:p>
          <w:p w14:paraId="2603BE6C" w14:textId="77777777" w:rsidR="00DE4B93" w:rsidRPr="0015264F" w:rsidRDefault="00DE4B93" w:rsidP="00043F27">
            <w:pPr>
              <w:pStyle w:val="TAL"/>
              <w:rPr>
                <w:rFonts w:cs="Arial"/>
                <w:szCs w:val="18"/>
              </w:rPr>
            </w:pPr>
            <w:r w:rsidRPr="0015264F">
              <w:rPr>
                <w:rFonts w:cs="Arial"/>
                <w:szCs w:val="18"/>
              </w:rPr>
              <w:t xml:space="preserve">isUnique: </w:t>
            </w:r>
            <w:r>
              <w:rPr>
                <w:rFonts w:cs="Arial"/>
                <w:szCs w:val="18"/>
              </w:rPr>
              <w:t>N/A</w:t>
            </w:r>
          </w:p>
          <w:p w14:paraId="78AD0F38" w14:textId="77777777" w:rsidR="00DE4B93" w:rsidRPr="0015264F" w:rsidRDefault="00DE4B93" w:rsidP="00043F27">
            <w:pPr>
              <w:pStyle w:val="TAL"/>
              <w:rPr>
                <w:rFonts w:cs="Arial"/>
                <w:szCs w:val="18"/>
              </w:rPr>
            </w:pPr>
            <w:r w:rsidRPr="0015264F">
              <w:rPr>
                <w:rFonts w:cs="Arial"/>
                <w:szCs w:val="18"/>
              </w:rPr>
              <w:t xml:space="preserve">defaultValue: None </w:t>
            </w:r>
          </w:p>
          <w:p w14:paraId="222DDD51"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003A5CD7" w14:textId="77777777" w:rsidTr="006B44B0">
        <w:trPr>
          <w:gridAfter w:val="1"/>
          <w:wAfter w:w="33" w:type="dxa"/>
          <w:jc w:val="center"/>
        </w:trPr>
        <w:tc>
          <w:tcPr>
            <w:tcW w:w="3124" w:type="dxa"/>
            <w:tcMar>
              <w:top w:w="0" w:type="dxa"/>
              <w:left w:w="28" w:type="dxa"/>
              <w:bottom w:w="0" w:type="dxa"/>
              <w:right w:w="28" w:type="dxa"/>
            </w:tcMar>
          </w:tcPr>
          <w:p w14:paraId="3C96FF61" w14:textId="77777777" w:rsidR="00DE4B93" w:rsidRPr="00D821B2" w:rsidRDefault="00DE4B93" w:rsidP="00043F27">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7CFF0F4" w14:textId="77777777" w:rsidR="00DE4B93" w:rsidRPr="00D821B2" w:rsidRDefault="00DE4B93" w:rsidP="00043F27">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F5B6368" w14:textId="77777777" w:rsidR="00DE4B93" w:rsidRPr="00D821B2" w:rsidRDefault="00DE4B93" w:rsidP="00043F27">
            <w:pPr>
              <w:keepNext/>
              <w:keepLines/>
              <w:spacing w:after="0"/>
              <w:rPr>
                <w:rFonts w:ascii="Arial" w:hAnsi="Arial"/>
                <w:sz w:val="18"/>
              </w:rPr>
            </w:pPr>
          </w:p>
          <w:p w14:paraId="0001716A" w14:textId="77777777" w:rsidR="00DE4B93" w:rsidRPr="00D821B2" w:rsidRDefault="00DE4B93" w:rsidP="00043F27">
            <w:pPr>
              <w:keepNext/>
              <w:keepLines/>
              <w:spacing w:after="0"/>
              <w:rPr>
                <w:rFonts w:ascii="Arial" w:hAnsi="Arial" w:cs="Arial"/>
                <w:sz w:val="18"/>
                <w:szCs w:val="18"/>
              </w:rPr>
            </w:pPr>
            <w:r w:rsidRPr="00D821B2">
              <w:rPr>
                <w:rFonts w:ascii="Arial" w:hAnsi="Arial" w:cs="Arial"/>
                <w:sz w:val="18"/>
                <w:szCs w:val="18"/>
              </w:rPr>
              <w:t>allowedValues:  N/A</w:t>
            </w:r>
          </w:p>
          <w:p w14:paraId="5268A0CF" w14:textId="77777777" w:rsidR="00DE4B93" w:rsidRPr="00E70819" w:rsidRDefault="00DE4B93" w:rsidP="00043F27">
            <w:pPr>
              <w:pStyle w:val="TAL"/>
            </w:pPr>
          </w:p>
        </w:tc>
        <w:tc>
          <w:tcPr>
            <w:tcW w:w="2261" w:type="dxa"/>
            <w:gridSpan w:val="2"/>
            <w:tcMar>
              <w:top w:w="0" w:type="dxa"/>
              <w:left w:w="28" w:type="dxa"/>
              <w:bottom w:w="0" w:type="dxa"/>
              <w:right w:w="28" w:type="dxa"/>
            </w:tcMar>
          </w:tcPr>
          <w:p w14:paraId="12EE12F9" w14:textId="77777777" w:rsidR="00DE4B93" w:rsidRPr="00D821B2" w:rsidRDefault="00DE4B93" w:rsidP="00043F27">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525A9FC4" w14:textId="77777777" w:rsidR="00DE4B93" w:rsidRPr="00D821B2" w:rsidRDefault="00DE4B93" w:rsidP="00043F27">
            <w:pPr>
              <w:spacing w:after="0"/>
              <w:rPr>
                <w:rFonts w:ascii="Arial" w:hAnsi="Arial" w:cs="Arial"/>
                <w:sz w:val="18"/>
                <w:szCs w:val="18"/>
              </w:rPr>
            </w:pPr>
            <w:r w:rsidRPr="00D821B2">
              <w:rPr>
                <w:rFonts w:ascii="Arial" w:hAnsi="Arial" w:cs="Arial"/>
                <w:sz w:val="18"/>
                <w:szCs w:val="18"/>
              </w:rPr>
              <w:t>multiplicity: 1</w:t>
            </w:r>
          </w:p>
          <w:p w14:paraId="79AFFCB7" w14:textId="77777777" w:rsidR="00DE4B93" w:rsidRPr="00D821B2" w:rsidRDefault="00DE4B93" w:rsidP="00043F27">
            <w:pPr>
              <w:keepNext/>
              <w:keepLines/>
              <w:spacing w:after="0"/>
              <w:rPr>
                <w:rFonts w:ascii="Arial" w:hAnsi="Arial" w:cs="Arial"/>
                <w:sz w:val="18"/>
                <w:szCs w:val="18"/>
              </w:rPr>
            </w:pPr>
            <w:r w:rsidRPr="00D821B2">
              <w:rPr>
                <w:rFonts w:ascii="Arial" w:hAnsi="Arial" w:cs="Arial"/>
                <w:sz w:val="18"/>
                <w:szCs w:val="18"/>
              </w:rPr>
              <w:t>isOrdered: N/A</w:t>
            </w:r>
          </w:p>
          <w:p w14:paraId="6F7EE280" w14:textId="77777777" w:rsidR="00DE4B93" w:rsidRPr="00D821B2" w:rsidRDefault="00DE4B93" w:rsidP="00043F27">
            <w:pPr>
              <w:keepNext/>
              <w:keepLines/>
              <w:spacing w:after="0"/>
              <w:rPr>
                <w:rFonts w:ascii="Arial" w:hAnsi="Arial" w:cs="Arial"/>
                <w:sz w:val="18"/>
                <w:szCs w:val="18"/>
              </w:rPr>
            </w:pPr>
            <w:r w:rsidRPr="00D821B2">
              <w:rPr>
                <w:rFonts w:ascii="Arial" w:hAnsi="Arial" w:cs="Arial"/>
                <w:sz w:val="18"/>
                <w:szCs w:val="18"/>
              </w:rPr>
              <w:t>isUnique: N/A</w:t>
            </w:r>
          </w:p>
          <w:p w14:paraId="71C44999" w14:textId="77777777" w:rsidR="00DE4B93" w:rsidRPr="00D821B2" w:rsidRDefault="00DE4B93" w:rsidP="00043F27">
            <w:pPr>
              <w:keepNext/>
              <w:keepLines/>
              <w:spacing w:after="0"/>
              <w:rPr>
                <w:rFonts w:ascii="Arial" w:hAnsi="Arial" w:cs="Arial"/>
                <w:sz w:val="18"/>
                <w:szCs w:val="18"/>
              </w:rPr>
            </w:pPr>
            <w:r w:rsidRPr="00D821B2">
              <w:rPr>
                <w:rFonts w:ascii="Arial" w:hAnsi="Arial" w:cs="Arial"/>
                <w:sz w:val="18"/>
                <w:szCs w:val="18"/>
              </w:rPr>
              <w:t xml:space="preserve">defaultValue: None </w:t>
            </w:r>
          </w:p>
          <w:p w14:paraId="12487197" w14:textId="77777777" w:rsidR="00DE4B93" w:rsidRPr="0015264F" w:rsidRDefault="00DE4B93" w:rsidP="00043F27">
            <w:pPr>
              <w:spacing w:after="0"/>
              <w:rPr>
                <w:rFonts w:ascii="Arial" w:hAnsi="Arial" w:cs="Arial"/>
                <w:sz w:val="18"/>
                <w:szCs w:val="18"/>
              </w:rPr>
            </w:pPr>
            <w:r w:rsidRPr="00D821B2">
              <w:rPr>
                <w:rFonts w:ascii="Arial" w:hAnsi="Arial" w:cs="Arial"/>
                <w:sz w:val="18"/>
                <w:szCs w:val="18"/>
              </w:rPr>
              <w:t>isNullable: False</w:t>
            </w:r>
          </w:p>
        </w:tc>
      </w:tr>
      <w:tr w:rsidR="00DE4B93" w:rsidRPr="006E608C" w14:paraId="5F3A7DFC" w14:textId="77777777" w:rsidTr="006B44B0">
        <w:trPr>
          <w:gridAfter w:val="1"/>
          <w:wAfter w:w="33" w:type="dxa"/>
          <w:jc w:val="center"/>
        </w:trPr>
        <w:tc>
          <w:tcPr>
            <w:tcW w:w="3124" w:type="dxa"/>
            <w:tcMar>
              <w:top w:w="0" w:type="dxa"/>
              <w:left w:w="28" w:type="dxa"/>
              <w:bottom w:w="0" w:type="dxa"/>
              <w:right w:w="28" w:type="dxa"/>
            </w:tcMar>
          </w:tcPr>
          <w:p w14:paraId="5A08534F" w14:textId="77777777" w:rsidR="00DE4B93" w:rsidRDefault="00DE4B93" w:rsidP="00043F27">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C70E82D" w14:textId="77777777" w:rsidR="00DE4B93" w:rsidRDefault="00DE4B93" w:rsidP="00043F27">
            <w:pPr>
              <w:pStyle w:val="TAL"/>
            </w:pPr>
            <w:r>
              <w:t>It indicates the list of DN, the list is an ordered list indicating the inference is activated for the first sub scope and gradually extended to the next sub scope.</w:t>
            </w:r>
          </w:p>
          <w:p w14:paraId="6287CC7B" w14:textId="77777777" w:rsidR="00DE4B93" w:rsidRDefault="00DE4B93" w:rsidP="00043F27">
            <w:pPr>
              <w:pStyle w:val="TAL"/>
            </w:pPr>
          </w:p>
          <w:p w14:paraId="0EBC6520" w14:textId="77777777" w:rsidR="00DE4B93" w:rsidRDefault="00DE4B93" w:rsidP="00043F27">
            <w:pPr>
              <w:pStyle w:val="TAL"/>
              <w:rPr>
                <w:rFonts w:cs="Arial"/>
                <w:szCs w:val="18"/>
              </w:rPr>
            </w:pPr>
            <w:r w:rsidRPr="0061649B">
              <w:rPr>
                <w:rFonts w:cs="Arial"/>
                <w:szCs w:val="18"/>
              </w:rPr>
              <w:t xml:space="preserve">allowedValues: </w:t>
            </w:r>
            <w:r>
              <w:rPr>
                <w:rFonts w:cs="Arial"/>
                <w:szCs w:val="18"/>
              </w:rPr>
              <w:t>N/A</w:t>
            </w:r>
          </w:p>
          <w:p w14:paraId="6C803951" w14:textId="77777777" w:rsidR="00DE4B93" w:rsidRPr="00F17505" w:rsidRDefault="00DE4B93" w:rsidP="00043F27">
            <w:pPr>
              <w:pStyle w:val="TAL"/>
            </w:pPr>
          </w:p>
        </w:tc>
        <w:tc>
          <w:tcPr>
            <w:tcW w:w="2261" w:type="dxa"/>
            <w:gridSpan w:val="2"/>
            <w:tcMar>
              <w:top w:w="0" w:type="dxa"/>
              <w:left w:w="28" w:type="dxa"/>
              <w:bottom w:w="0" w:type="dxa"/>
              <w:right w:w="28" w:type="dxa"/>
            </w:tcMar>
          </w:tcPr>
          <w:p w14:paraId="0E23B737" w14:textId="77777777" w:rsidR="00DE4B93" w:rsidRPr="0015264F" w:rsidRDefault="00DE4B93"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B3863EB"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w:t>
            </w:r>
          </w:p>
          <w:p w14:paraId="0D5DE4EC"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True</w:t>
            </w:r>
          </w:p>
          <w:p w14:paraId="6623EE33"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True</w:t>
            </w:r>
          </w:p>
          <w:p w14:paraId="0B760AC6"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4A880527"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34852049" w14:textId="77777777" w:rsidTr="006B44B0">
        <w:trPr>
          <w:gridAfter w:val="1"/>
          <w:wAfter w:w="33" w:type="dxa"/>
          <w:jc w:val="center"/>
        </w:trPr>
        <w:tc>
          <w:tcPr>
            <w:tcW w:w="3124" w:type="dxa"/>
            <w:tcMar>
              <w:top w:w="0" w:type="dxa"/>
              <w:left w:w="28" w:type="dxa"/>
              <w:bottom w:w="0" w:type="dxa"/>
              <w:right w:w="28" w:type="dxa"/>
            </w:tcMar>
          </w:tcPr>
          <w:p w14:paraId="62001E10" w14:textId="77777777" w:rsidR="00DE4B93" w:rsidRDefault="00DE4B93" w:rsidP="00043F27">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398E2CC5" w14:textId="77777777" w:rsidR="00DE4B93" w:rsidRDefault="00DE4B93" w:rsidP="00043F27">
            <w:pPr>
              <w:pStyle w:val="TAL"/>
            </w:pPr>
            <w:r>
              <w:t>It indicates the list of time window; the list is an ordered list indicating the inference is activated for the first sub scope and gradually extended to the next sub scope.</w:t>
            </w:r>
          </w:p>
          <w:p w14:paraId="1E585D0E" w14:textId="77777777" w:rsidR="00DE4B93" w:rsidRDefault="00DE4B93" w:rsidP="00043F27">
            <w:pPr>
              <w:pStyle w:val="TAL"/>
            </w:pPr>
          </w:p>
          <w:p w14:paraId="3EF6B39C" w14:textId="77777777" w:rsidR="00DE4B93" w:rsidRDefault="00DE4B93" w:rsidP="00043F27">
            <w:pPr>
              <w:pStyle w:val="TAL"/>
              <w:rPr>
                <w:rFonts w:cs="Arial"/>
                <w:szCs w:val="18"/>
              </w:rPr>
            </w:pPr>
            <w:r w:rsidRPr="0061649B">
              <w:rPr>
                <w:rFonts w:cs="Arial"/>
                <w:szCs w:val="18"/>
              </w:rPr>
              <w:t xml:space="preserve">allowedValues: </w:t>
            </w:r>
            <w:r>
              <w:rPr>
                <w:rFonts w:cs="Arial"/>
                <w:szCs w:val="18"/>
              </w:rPr>
              <w:t>N/A</w:t>
            </w:r>
          </w:p>
          <w:p w14:paraId="19553321" w14:textId="77777777" w:rsidR="00DE4B93" w:rsidRPr="00F17505" w:rsidRDefault="00DE4B93" w:rsidP="00043F27">
            <w:pPr>
              <w:pStyle w:val="TAL"/>
            </w:pPr>
          </w:p>
        </w:tc>
        <w:tc>
          <w:tcPr>
            <w:tcW w:w="2261" w:type="dxa"/>
            <w:gridSpan w:val="2"/>
            <w:tcMar>
              <w:top w:w="0" w:type="dxa"/>
              <w:left w:w="28" w:type="dxa"/>
              <w:bottom w:w="0" w:type="dxa"/>
              <w:right w:w="28" w:type="dxa"/>
            </w:tcMar>
          </w:tcPr>
          <w:p w14:paraId="74972917" w14:textId="77777777" w:rsidR="00DE4B93" w:rsidRPr="0015264F" w:rsidRDefault="00DE4B93"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661048B8"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w:t>
            </w:r>
          </w:p>
          <w:p w14:paraId="19C2B44E"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True</w:t>
            </w:r>
          </w:p>
          <w:p w14:paraId="5D8BD8AB"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True</w:t>
            </w:r>
          </w:p>
          <w:p w14:paraId="59040B23"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0B2C1097"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609BD4A2" w14:textId="77777777" w:rsidTr="006B44B0">
        <w:trPr>
          <w:gridAfter w:val="1"/>
          <w:wAfter w:w="33" w:type="dxa"/>
          <w:jc w:val="center"/>
        </w:trPr>
        <w:tc>
          <w:tcPr>
            <w:tcW w:w="3124" w:type="dxa"/>
            <w:tcMar>
              <w:top w:w="0" w:type="dxa"/>
              <w:left w:w="28" w:type="dxa"/>
              <w:bottom w:w="0" w:type="dxa"/>
              <w:right w:w="28" w:type="dxa"/>
            </w:tcMar>
          </w:tcPr>
          <w:p w14:paraId="72346988" w14:textId="77777777" w:rsidR="00DE4B93" w:rsidRDefault="00DE4B93" w:rsidP="00043F27">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5FC17E84" w14:textId="77777777" w:rsidR="00DE4B93" w:rsidRDefault="00DE4B93" w:rsidP="00043F27">
            <w:pPr>
              <w:pStyle w:val="TAL"/>
            </w:pPr>
            <w:r>
              <w:t>It indicates the list of GeoArea, the list is an ordered list indicating the inference is activated for the first sub scope and gradually extended to the next sub scope.</w:t>
            </w:r>
          </w:p>
          <w:p w14:paraId="1D1F6E63" w14:textId="77777777" w:rsidR="00DE4B93" w:rsidRDefault="00DE4B93" w:rsidP="00043F27">
            <w:pPr>
              <w:pStyle w:val="TAL"/>
            </w:pPr>
          </w:p>
          <w:p w14:paraId="59DA9D09" w14:textId="77777777" w:rsidR="00DE4B93" w:rsidRDefault="00DE4B93" w:rsidP="00043F27">
            <w:pPr>
              <w:pStyle w:val="TAL"/>
              <w:rPr>
                <w:rFonts w:cs="Arial"/>
                <w:szCs w:val="18"/>
              </w:rPr>
            </w:pPr>
            <w:r w:rsidRPr="0061649B">
              <w:rPr>
                <w:rFonts w:cs="Arial"/>
                <w:szCs w:val="18"/>
              </w:rPr>
              <w:t xml:space="preserve">allowedValues: </w:t>
            </w:r>
            <w:r>
              <w:rPr>
                <w:rFonts w:cs="Arial"/>
                <w:szCs w:val="18"/>
              </w:rPr>
              <w:t>N/A</w:t>
            </w:r>
          </w:p>
          <w:p w14:paraId="32C750A4" w14:textId="77777777" w:rsidR="00DE4B93" w:rsidRPr="00F17505" w:rsidRDefault="00DE4B93" w:rsidP="00043F27">
            <w:pPr>
              <w:pStyle w:val="TAL"/>
            </w:pPr>
          </w:p>
        </w:tc>
        <w:tc>
          <w:tcPr>
            <w:tcW w:w="2261" w:type="dxa"/>
            <w:gridSpan w:val="2"/>
            <w:tcMar>
              <w:top w:w="0" w:type="dxa"/>
              <w:left w:w="28" w:type="dxa"/>
              <w:bottom w:w="0" w:type="dxa"/>
              <w:right w:w="28" w:type="dxa"/>
            </w:tcMar>
          </w:tcPr>
          <w:p w14:paraId="236D6C69" w14:textId="77777777" w:rsidR="00DE4B93" w:rsidRPr="0015264F" w:rsidRDefault="00DE4B93"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37E4C0E7"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w:t>
            </w:r>
          </w:p>
          <w:p w14:paraId="5DC91FB4"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True</w:t>
            </w:r>
          </w:p>
          <w:p w14:paraId="07D228AA"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True</w:t>
            </w:r>
          </w:p>
          <w:p w14:paraId="246EC74B"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48E0514D"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10810745" w14:textId="77777777" w:rsidTr="006B44B0">
        <w:trPr>
          <w:gridAfter w:val="1"/>
          <w:wAfter w:w="33" w:type="dxa"/>
          <w:jc w:val="center"/>
        </w:trPr>
        <w:tc>
          <w:tcPr>
            <w:tcW w:w="3124" w:type="dxa"/>
            <w:tcMar>
              <w:top w:w="0" w:type="dxa"/>
              <w:left w:w="28" w:type="dxa"/>
              <w:bottom w:w="0" w:type="dxa"/>
              <w:right w:w="28" w:type="dxa"/>
            </w:tcMar>
          </w:tcPr>
          <w:p w14:paraId="553926A3" w14:textId="77777777" w:rsidR="00DE4B93" w:rsidRDefault="00DE4B93" w:rsidP="00043F27">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0C8C289D" w14:textId="77777777" w:rsidR="00DE4B93" w:rsidRDefault="00DE4B93" w:rsidP="00043F27">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77FECA00" w14:textId="77777777" w:rsidR="00DE4B93" w:rsidRDefault="00DE4B93" w:rsidP="00043F27">
            <w:pPr>
              <w:pStyle w:val="TAL"/>
            </w:pPr>
          </w:p>
          <w:p w14:paraId="04986055" w14:textId="77777777" w:rsidR="00DE4B93" w:rsidRDefault="00DE4B93" w:rsidP="00043F27">
            <w:pPr>
              <w:pStyle w:val="TAL"/>
              <w:rPr>
                <w:rFonts w:cs="Arial"/>
                <w:szCs w:val="18"/>
              </w:rPr>
            </w:pPr>
            <w:r w:rsidRPr="0061649B">
              <w:rPr>
                <w:rFonts w:cs="Arial"/>
                <w:szCs w:val="18"/>
              </w:rPr>
              <w:t xml:space="preserve">allowedValues: </w:t>
            </w:r>
            <w:r>
              <w:rPr>
                <w:rFonts w:cs="Arial"/>
                <w:szCs w:val="18"/>
              </w:rPr>
              <w:t>N/A</w:t>
            </w:r>
          </w:p>
          <w:p w14:paraId="64B459F2" w14:textId="77777777" w:rsidR="00DE4B93" w:rsidRPr="00F17505" w:rsidRDefault="00DE4B93" w:rsidP="00043F27">
            <w:pPr>
              <w:pStyle w:val="TAL"/>
            </w:pPr>
          </w:p>
        </w:tc>
        <w:tc>
          <w:tcPr>
            <w:tcW w:w="2261" w:type="dxa"/>
            <w:gridSpan w:val="2"/>
            <w:tcMar>
              <w:top w:w="0" w:type="dxa"/>
              <w:left w:w="28" w:type="dxa"/>
              <w:bottom w:w="0" w:type="dxa"/>
              <w:right w:w="28" w:type="dxa"/>
            </w:tcMar>
          </w:tcPr>
          <w:p w14:paraId="75EB742C" w14:textId="77777777" w:rsidR="00DE4B93" w:rsidRPr="0015264F" w:rsidRDefault="00DE4B93"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4D4C553"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w:t>
            </w:r>
          </w:p>
          <w:p w14:paraId="51A2FF68"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False</w:t>
            </w:r>
          </w:p>
          <w:p w14:paraId="752D1517"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True</w:t>
            </w:r>
          </w:p>
          <w:p w14:paraId="5D8F0B2A"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53AC352E"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08106CC5" w14:textId="77777777" w:rsidTr="006B44B0">
        <w:trPr>
          <w:gridAfter w:val="1"/>
          <w:wAfter w:w="33" w:type="dxa"/>
          <w:jc w:val="center"/>
        </w:trPr>
        <w:tc>
          <w:tcPr>
            <w:tcW w:w="3124" w:type="dxa"/>
            <w:tcMar>
              <w:top w:w="0" w:type="dxa"/>
              <w:left w:w="28" w:type="dxa"/>
              <w:bottom w:w="0" w:type="dxa"/>
              <w:right w:w="28" w:type="dxa"/>
            </w:tcMar>
          </w:tcPr>
          <w:p w14:paraId="4100A893" w14:textId="77777777" w:rsidR="00DE4B93" w:rsidRDefault="00DE4B93" w:rsidP="00043F27">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14FE652" w14:textId="77777777" w:rsidR="00DE4B93" w:rsidRPr="00F17505" w:rsidRDefault="00DE4B93" w:rsidP="00043F27">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gridSpan w:val="2"/>
            <w:tcMar>
              <w:top w:w="0" w:type="dxa"/>
              <w:left w:w="28" w:type="dxa"/>
              <w:bottom w:w="0" w:type="dxa"/>
              <w:right w:w="28" w:type="dxa"/>
            </w:tcMar>
          </w:tcPr>
          <w:p w14:paraId="0143A63E"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type: String</w:t>
            </w:r>
          </w:p>
          <w:p w14:paraId="1B4D52D2"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w:t>
            </w:r>
          </w:p>
          <w:p w14:paraId="006F01E9"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False</w:t>
            </w:r>
          </w:p>
          <w:p w14:paraId="3DA8E86D"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True</w:t>
            </w:r>
          </w:p>
          <w:p w14:paraId="13E97634"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7E6872FE"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47DE7421" w14:textId="77777777" w:rsidTr="006B44B0">
        <w:trPr>
          <w:gridAfter w:val="1"/>
          <w:wAfter w:w="33" w:type="dxa"/>
          <w:jc w:val="center"/>
        </w:trPr>
        <w:tc>
          <w:tcPr>
            <w:tcW w:w="3124" w:type="dxa"/>
            <w:tcMar>
              <w:top w:w="0" w:type="dxa"/>
              <w:left w:w="28" w:type="dxa"/>
              <w:bottom w:w="0" w:type="dxa"/>
              <w:right w:w="28" w:type="dxa"/>
            </w:tcMar>
          </w:tcPr>
          <w:p w14:paraId="792963A8" w14:textId="77777777" w:rsidR="00DE4B93" w:rsidRDefault="00DE4B93" w:rsidP="00043F27">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43E116AC" w14:textId="77777777" w:rsidR="00DE4B93" w:rsidRDefault="00DE4B93" w:rsidP="00043F27">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2D2F9B07" w14:textId="77777777" w:rsidR="00DE4B93" w:rsidRDefault="00DE4B93" w:rsidP="00043F27">
            <w:pPr>
              <w:pStyle w:val="TAL"/>
              <w:contextualSpacing/>
              <w:rPr>
                <w:rFonts w:cs="Arial"/>
              </w:rPr>
            </w:pPr>
          </w:p>
          <w:p w14:paraId="165B2D84" w14:textId="77777777" w:rsidR="00DE4B93" w:rsidRDefault="00DE4B93" w:rsidP="00043F27">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42EDEFDA" w14:textId="77777777" w:rsidR="00DE4B93" w:rsidRDefault="00DE4B93" w:rsidP="00043F27">
            <w:pPr>
              <w:pStyle w:val="TAL"/>
              <w:contextualSpacing/>
              <w:rPr>
                <w:rFonts w:cs="Arial"/>
              </w:rPr>
            </w:pPr>
          </w:p>
          <w:p w14:paraId="3D17624D" w14:textId="77777777" w:rsidR="00DE4B93" w:rsidRPr="00F17505" w:rsidRDefault="00DE4B93" w:rsidP="00043F27">
            <w:pPr>
              <w:pStyle w:val="TAL"/>
            </w:pPr>
            <w:r w:rsidRPr="00F17505">
              <w:rPr>
                <w:color w:val="000000"/>
              </w:rPr>
              <w:t>allowedValues: N/A.</w:t>
            </w:r>
          </w:p>
        </w:tc>
        <w:tc>
          <w:tcPr>
            <w:tcW w:w="2261" w:type="dxa"/>
            <w:gridSpan w:val="2"/>
            <w:tcMar>
              <w:top w:w="0" w:type="dxa"/>
              <w:left w:w="28" w:type="dxa"/>
              <w:bottom w:w="0" w:type="dxa"/>
              <w:right w:w="28" w:type="dxa"/>
            </w:tcMar>
          </w:tcPr>
          <w:p w14:paraId="4522F139" w14:textId="77777777" w:rsidR="00DE4B93" w:rsidRPr="00965F51" w:rsidRDefault="00DE4B93" w:rsidP="00043F27">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688CFBF5" w14:textId="77777777" w:rsidR="00DE4B93" w:rsidRPr="00204999" w:rsidRDefault="00DE4B93" w:rsidP="00043F27">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03AAE78F" w14:textId="77777777" w:rsidR="00DE4B93" w:rsidRPr="00204999" w:rsidRDefault="00DE4B93" w:rsidP="00043F27">
            <w:pPr>
              <w:spacing w:after="0"/>
              <w:rPr>
                <w:rFonts w:ascii="Arial" w:hAnsi="Arial" w:cs="Arial"/>
                <w:sz w:val="18"/>
                <w:szCs w:val="18"/>
              </w:rPr>
            </w:pPr>
            <w:r w:rsidRPr="00204999">
              <w:rPr>
                <w:rFonts w:ascii="Arial" w:hAnsi="Arial" w:cs="Arial"/>
                <w:sz w:val="18"/>
                <w:szCs w:val="18"/>
              </w:rPr>
              <w:t>isOrdered: False</w:t>
            </w:r>
          </w:p>
          <w:p w14:paraId="4E820E99" w14:textId="77777777" w:rsidR="00DE4B93" w:rsidRPr="00204999" w:rsidRDefault="00DE4B93" w:rsidP="00043F27">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6E76DF84" w14:textId="77777777" w:rsidR="00DE4B93" w:rsidRPr="00204999" w:rsidRDefault="00DE4B93" w:rsidP="00043F27">
            <w:pPr>
              <w:spacing w:after="0"/>
              <w:rPr>
                <w:rFonts w:ascii="Arial" w:hAnsi="Arial" w:cs="Arial"/>
                <w:sz w:val="18"/>
                <w:szCs w:val="18"/>
              </w:rPr>
            </w:pPr>
            <w:r w:rsidRPr="00204999">
              <w:rPr>
                <w:rFonts w:ascii="Arial" w:hAnsi="Arial" w:cs="Arial"/>
                <w:sz w:val="18"/>
                <w:szCs w:val="18"/>
              </w:rPr>
              <w:t xml:space="preserve">defaultValue: None </w:t>
            </w:r>
          </w:p>
          <w:p w14:paraId="6169C649" w14:textId="77777777" w:rsidR="00DE4B93" w:rsidRPr="00965F51" w:rsidRDefault="00DE4B93" w:rsidP="00043F27">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31E8B7C3" w14:textId="77777777" w:rsidR="00DE4B93" w:rsidRPr="006E608C" w:rsidRDefault="00DE4B93" w:rsidP="00043F27">
            <w:pPr>
              <w:tabs>
                <w:tab w:val="center" w:pos="1333"/>
              </w:tabs>
              <w:spacing w:after="0"/>
              <w:rPr>
                <w:rFonts w:ascii="Arial" w:hAnsi="Arial" w:cs="Arial"/>
                <w:sz w:val="18"/>
                <w:szCs w:val="18"/>
              </w:rPr>
            </w:pPr>
          </w:p>
        </w:tc>
      </w:tr>
      <w:tr w:rsidR="00DE4B93" w:rsidRPr="006E608C" w14:paraId="2227C650" w14:textId="77777777" w:rsidTr="006B44B0">
        <w:trPr>
          <w:gridAfter w:val="1"/>
          <w:wAfter w:w="33" w:type="dxa"/>
          <w:jc w:val="center"/>
        </w:trPr>
        <w:tc>
          <w:tcPr>
            <w:tcW w:w="3124" w:type="dxa"/>
            <w:tcMar>
              <w:top w:w="0" w:type="dxa"/>
              <w:left w:w="28" w:type="dxa"/>
              <w:bottom w:w="0" w:type="dxa"/>
              <w:right w:w="28" w:type="dxa"/>
            </w:tcMar>
          </w:tcPr>
          <w:p w14:paraId="3C19E9FC" w14:textId="77777777" w:rsidR="00DE4B93" w:rsidRDefault="00DE4B93" w:rsidP="00043F27">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493233C6" w14:textId="77777777" w:rsidR="00DE4B93" w:rsidRPr="00F17505" w:rsidRDefault="00DE4B93" w:rsidP="00043F27">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25F91ADB" w14:textId="77777777" w:rsidR="00DE4B93" w:rsidRPr="00F17505" w:rsidRDefault="00DE4B93" w:rsidP="00043F27">
            <w:pPr>
              <w:pStyle w:val="TAL"/>
            </w:pPr>
          </w:p>
          <w:p w14:paraId="60881AEC" w14:textId="77777777" w:rsidR="00DE4B93" w:rsidRPr="00F17505" w:rsidRDefault="00DE4B93" w:rsidP="00043F27">
            <w:pPr>
              <w:pStyle w:val="TAL"/>
            </w:pPr>
            <w:r w:rsidRPr="00F17505">
              <w:rPr>
                <w:color w:val="000000"/>
              </w:rPr>
              <w:t>allowedValues: N/A.</w:t>
            </w:r>
          </w:p>
        </w:tc>
        <w:tc>
          <w:tcPr>
            <w:tcW w:w="2261" w:type="dxa"/>
            <w:gridSpan w:val="2"/>
            <w:tcMar>
              <w:top w:w="0" w:type="dxa"/>
              <w:left w:w="28" w:type="dxa"/>
              <w:bottom w:w="0" w:type="dxa"/>
              <w:right w:w="28" w:type="dxa"/>
            </w:tcMar>
          </w:tcPr>
          <w:p w14:paraId="607DC7FE"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546E4991"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multiplicity: *</w:t>
            </w:r>
          </w:p>
          <w:p w14:paraId="260927E7"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484C95CB"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3D1B7486" w14:textId="77777777" w:rsidR="00DE4B93" w:rsidRPr="00F17505" w:rsidRDefault="00DE4B93" w:rsidP="00043F27">
            <w:pPr>
              <w:spacing w:after="0"/>
              <w:rPr>
                <w:rFonts w:ascii="Arial" w:hAnsi="Arial" w:cs="Arial"/>
                <w:sz w:val="18"/>
                <w:szCs w:val="18"/>
              </w:rPr>
            </w:pPr>
            <w:r w:rsidRPr="00F17505">
              <w:rPr>
                <w:rFonts w:ascii="Arial" w:hAnsi="Arial" w:cs="Arial"/>
                <w:sz w:val="18"/>
                <w:szCs w:val="18"/>
              </w:rPr>
              <w:t xml:space="preserve">defaultValue: None </w:t>
            </w:r>
          </w:p>
          <w:p w14:paraId="6152021C" w14:textId="77777777" w:rsidR="00DE4B93" w:rsidRPr="006E608C" w:rsidRDefault="00DE4B93" w:rsidP="00043F27">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DE4B93" w:rsidRPr="006E608C" w14:paraId="06687238" w14:textId="77777777" w:rsidTr="006B44B0">
        <w:trPr>
          <w:gridAfter w:val="1"/>
          <w:wAfter w:w="33" w:type="dxa"/>
          <w:jc w:val="center"/>
        </w:trPr>
        <w:tc>
          <w:tcPr>
            <w:tcW w:w="3124" w:type="dxa"/>
            <w:tcMar>
              <w:top w:w="0" w:type="dxa"/>
              <w:left w:w="28" w:type="dxa"/>
              <w:bottom w:w="0" w:type="dxa"/>
              <w:right w:w="28" w:type="dxa"/>
            </w:tcMar>
          </w:tcPr>
          <w:p w14:paraId="6AEFB23E" w14:textId="77777777" w:rsidR="00DE4B93" w:rsidRDefault="00DE4B93" w:rsidP="00043F27">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0895E3CC" w14:textId="77777777" w:rsidR="00DE4B93" w:rsidRPr="002B368A" w:rsidRDefault="00DE4B93" w:rsidP="00043F27">
            <w:pPr>
              <w:pStyle w:val="TAL"/>
              <w:rPr>
                <w:rFonts w:cs="Arial"/>
              </w:rPr>
            </w:pPr>
            <w:r>
              <w:rPr>
                <w:lang w:eastAsia="fr-FR"/>
              </w:rPr>
              <w:t>It indicates the ti</w:t>
            </w:r>
            <w:r>
              <w:rPr>
                <w:rFonts w:cs="Arial"/>
              </w:rPr>
              <w:t>me at which the inference output is generated.</w:t>
            </w:r>
          </w:p>
          <w:p w14:paraId="7950B28B" w14:textId="77777777" w:rsidR="00DE4B93" w:rsidRDefault="00DE4B93" w:rsidP="00043F27">
            <w:pPr>
              <w:pStyle w:val="TAL"/>
              <w:rPr>
                <w:lang w:eastAsia="fr-FR"/>
              </w:rPr>
            </w:pPr>
          </w:p>
          <w:p w14:paraId="27DE697F" w14:textId="77777777" w:rsidR="00DE4B93" w:rsidRDefault="00DE4B93" w:rsidP="00043F27">
            <w:pPr>
              <w:pStyle w:val="TAL"/>
              <w:rPr>
                <w:lang w:eastAsia="fr-FR"/>
              </w:rPr>
            </w:pPr>
          </w:p>
          <w:p w14:paraId="1A81EF4D" w14:textId="77777777" w:rsidR="00DE4B93" w:rsidRPr="00F17505" w:rsidRDefault="00DE4B93" w:rsidP="00043F27">
            <w:pPr>
              <w:pStyle w:val="TAL"/>
            </w:pPr>
            <w:r>
              <w:rPr>
                <w:rFonts w:cs="Arial"/>
                <w:szCs w:val="18"/>
                <w:lang w:eastAsia="fr-FR"/>
              </w:rPr>
              <w:t>allowedValues: N/A</w:t>
            </w:r>
          </w:p>
        </w:tc>
        <w:tc>
          <w:tcPr>
            <w:tcW w:w="2261" w:type="dxa"/>
            <w:gridSpan w:val="2"/>
            <w:tcMar>
              <w:top w:w="0" w:type="dxa"/>
              <w:left w:w="28" w:type="dxa"/>
              <w:bottom w:w="0" w:type="dxa"/>
              <w:right w:w="28" w:type="dxa"/>
            </w:tcMar>
          </w:tcPr>
          <w:p w14:paraId="05C61F5D" w14:textId="77777777" w:rsidR="00DE4B93" w:rsidRPr="0015264F" w:rsidRDefault="00DE4B93"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CADE3B7"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w:t>
            </w:r>
          </w:p>
          <w:p w14:paraId="5605AE68"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True</w:t>
            </w:r>
          </w:p>
          <w:p w14:paraId="3300BE33"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True</w:t>
            </w:r>
          </w:p>
          <w:p w14:paraId="3E8D6C04"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5275A5DA"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40B81322" w14:textId="77777777" w:rsidTr="006B44B0">
        <w:trPr>
          <w:gridAfter w:val="1"/>
          <w:wAfter w:w="33" w:type="dxa"/>
          <w:jc w:val="center"/>
        </w:trPr>
        <w:tc>
          <w:tcPr>
            <w:tcW w:w="3124" w:type="dxa"/>
            <w:tcMar>
              <w:top w:w="0" w:type="dxa"/>
              <w:left w:w="28" w:type="dxa"/>
              <w:bottom w:w="0" w:type="dxa"/>
              <w:right w:w="28" w:type="dxa"/>
            </w:tcMar>
          </w:tcPr>
          <w:p w14:paraId="6FF26F89" w14:textId="77777777" w:rsidR="00DE4B93" w:rsidRDefault="00DE4B93" w:rsidP="00043F27">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42ADC684" w14:textId="77777777" w:rsidR="00DE4B93" w:rsidRPr="00F17505" w:rsidRDefault="00DE4B93" w:rsidP="00043F27">
            <w:pPr>
              <w:pStyle w:val="TAL"/>
            </w:pPr>
            <w:r>
              <w:rPr>
                <w:rFonts w:cs="Arial"/>
              </w:rPr>
              <w:t>It indicates</w:t>
            </w:r>
            <w:r w:rsidRPr="008F6931">
              <w:rPr>
                <w:rFonts w:cs="Arial"/>
              </w:rPr>
              <w:t xml:space="preserve"> </w:t>
            </w:r>
            <w:r>
              <w:rPr>
                <w:rFonts w:cs="Arial"/>
              </w:rPr>
              <w:t>the result of an inference.</w:t>
            </w:r>
          </w:p>
        </w:tc>
        <w:tc>
          <w:tcPr>
            <w:tcW w:w="2261" w:type="dxa"/>
            <w:gridSpan w:val="2"/>
            <w:tcMar>
              <w:top w:w="0" w:type="dxa"/>
              <w:left w:w="28" w:type="dxa"/>
              <w:bottom w:w="0" w:type="dxa"/>
              <w:right w:w="28" w:type="dxa"/>
            </w:tcMar>
          </w:tcPr>
          <w:p w14:paraId="1FA59796"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type: AttributeValuePair</w:t>
            </w:r>
          </w:p>
          <w:p w14:paraId="2EB522F8"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w:t>
            </w:r>
          </w:p>
          <w:p w14:paraId="760B56E3"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False</w:t>
            </w:r>
          </w:p>
          <w:p w14:paraId="2C1137A7"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True</w:t>
            </w:r>
          </w:p>
          <w:p w14:paraId="2B90DECE"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defaultValue: Null</w:t>
            </w:r>
          </w:p>
          <w:p w14:paraId="6FC05635"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425A0482" w14:textId="77777777" w:rsidTr="006B44B0">
        <w:trPr>
          <w:gridAfter w:val="1"/>
          <w:wAfter w:w="33" w:type="dxa"/>
          <w:jc w:val="center"/>
        </w:trPr>
        <w:tc>
          <w:tcPr>
            <w:tcW w:w="3124" w:type="dxa"/>
            <w:tcMar>
              <w:top w:w="0" w:type="dxa"/>
              <w:left w:w="28" w:type="dxa"/>
              <w:bottom w:w="0" w:type="dxa"/>
              <w:right w:w="28" w:type="dxa"/>
            </w:tcMar>
          </w:tcPr>
          <w:p w14:paraId="70C2DE22" w14:textId="77777777" w:rsidR="00DE4B93" w:rsidRDefault="00DE4B93" w:rsidP="00043F27">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7ED0B5EF" w14:textId="77777777" w:rsidR="00DE4B93" w:rsidRDefault="00DE4B93" w:rsidP="00043F27">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7E08E22" w14:textId="77777777" w:rsidR="00DE4B93" w:rsidRDefault="00DE4B93" w:rsidP="00043F27">
            <w:pPr>
              <w:pStyle w:val="TAL"/>
            </w:pPr>
          </w:p>
          <w:p w14:paraId="6CB96F03" w14:textId="77777777" w:rsidR="00DE4B93" w:rsidRPr="00F17505" w:rsidRDefault="00DE4B93" w:rsidP="00043F27">
            <w:pPr>
              <w:pStyle w:val="TAL"/>
            </w:pPr>
            <w:r w:rsidRPr="003E7E8D">
              <w:t>allowedValues: N/A.</w:t>
            </w:r>
          </w:p>
        </w:tc>
        <w:tc>
          <w:tcPr>
            <w:tcW w:w="2261" w:type="dxa"/>
            <w:gridSpan w:val="2"/>
            <w:tcMar>
              <w:top w:w="0" w:type="dxa"/>
              <w:left w:w="28" w:type="dxa"/>
              <w:bottom w:w="0" w:type="dxa"/>
              <w:right w:w="28" w:type="dxa"/>
            </w:tcMar>
          </w:tcPr>
          <w:p w14:paraId="20E4BCEE"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type: MLCapabilityInfo</w:t>
            </w:r>
          </w:p>
          <w:p w14:paraId="0230AD3D"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1..*</w:t>
            </w:r>
          </w:p>
          <w:p w14:paraId="2072A82C"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False</w:t>
            </w:r>
          </w:p>
          <w:p w14:paraId="69AA5D80"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True</w:t>
            </w:r>
          </w:p>
          <w:p w14:paraId="47D1ED36"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5B86182B"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24B1A7DA" w14:textId="77777777" w:rsidTr="006B44B0">
        <w:trPr>
          <w:gridAfter w:val="1"/>
          <w:wAfter w:w="33" w:type="dxa"/>
          <w:jc w:val="center"/>
        </w:trPr>
        <w:tc>
          <w:tcPr>
            <w:tcW w:w="3124" w:type="dxa"/>
            <w:tcMar>
              <w:top w:w="0" w:type="dxa"/>
              <w:left w:w="28" w:type="dxa"/>
              <w:bottom w:w="0" w:type="dxa"/>
              <w:right w:w="28" w:type="dxa"/>
            </w:tcMar>
          </w:tcPr>
          <w:p w14:paraId="126BD5BB" w14:textId="77777777" w:rsidR="00DE4B93" w:rsidRDefault="00DE4B93" w:rsidP="00043F27">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4DF32CFE" w14:textId="77777777" w:rsidR="00DE4B93" w:rsidRPr="003E7E8D" w:rsidRDefault="00DE4B93" w:rsidP="00043F27">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0511DFBF" w14:textId="77777777" w:rsidR="00DE4B93" w:rsidRPr="003E7E8D" w:rsidRDefault="00DE4B93" w:rsidP="00043F27">
            <w:pPr>
              <w:pStyle w:val="TAL"/>
            </w:pPr>
          </w:p>
          <w:p w14:paraId="19C16334" w14:textId="77777777" w:rsidR="00DE4B93" w:rsidRPr="00F17505" w:rsidRDefault="00DE4B93" w:rsidP="00043F27">
            <w:pPr>
              <w:pStyle w:val="TAL"/>
            </w:pPr>
            <w:r w:rsidRPr="003E7E8D">
              <w:t>allowedValues: N/A.</w:t>
            </w:r>
          </w:p>
        </w:tc>
        <w:tc>
          <w:tcPr>
            <w:tcW w:w="2261" w:type="dxa"/>
            <w:gridSpan w:val="2"/>
            <w:tcMar>
              <w:top w:w="0" w:type="dxa"/>
              <w:left w:w="28" w:type="dxa"/>
              <w:bottom w:w="0" w:type="dxa"/>
              <w:right w:w="28" w:type="dxa"/>
            </w:tcMar>
          </w:tcPr>
          <w:p w14:paraId="2B0779F0"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type: String</w:t>
            </w:r>
          </w:p>
          <w:p w14:paraId="58DDC0EE"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1</w:t>
            </w:r>
          </w:p>
          <w:p w14:paraId="4E3F5502"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N/A</w:t>
            </w:r>
          </w:p>
          <w:p w14:paraId="6EAD12CD"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N/A</w:t>
            </w:r>
          </w:p>
          <w:p w14:paraId="00B743F4"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11B69653"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7AEF9B7E" w14:textId="77777777" w:rsidTr="006B44B0">
        <w:trPr>
          <w:gridAfter w:val="1"/>
          <w:wAfter w:w="33" w:type="dxa"/>
          <w:jc w:val="center"/>
        </w:trPr>
        <w:tc>
          <w:tcPr>
            <w:tcW w:w="3124" w:type="dxa"/>
            <w:tcMar>
              <w:top w:w="0" w:type="dxa"/>
              <w:left w:w="28" w:type="dxa"/>
              <w:bottom w:w="0" w:type="dxa"/>
              <w:right w:w="28" w:type="dxa"/>
            </w:tcMar>
          </w:tcPr>
          <w:p w14:paraId="4E810FED" w14:textId="77777777" w:rsidR="00DE4B93" w:rsidRDefault="00DE4B93" w:rsidP="00043F27">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484CE25B" w14:textId="77777777" w:rsidR="00DE4B93" w:rsidRPr="001D1078" w:rsidRDefault="00DE4B93" w:rsidP="00043F27">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4894AAC1" w14:textId="77777777" w:rsidR="00DE4B93" w:rsidRDefault="00DE4B93" w:rsidP="00043F27">
            <w:pPr>
              <w:pStyle w:val="TAL"/>
              <w:rPr>
                <w:color w:val="000000"/>
                <w:szCs w:val="18"/>
                <w:lang w:eastAsia="zh-CN"/>
              </w:rPr>
            </w:pPr>
          </w:p>
          <w:p w14:paraId="0A6784F5" w14:textId="77777777" w:rsidR="00DE4B93" w:rsidRPr="00F17505" w:rsidRDefault="00DE4B93" w:rsidP="00043F27">
            <w:pPr>
              <w:pStyle w:val="TAL"/>
            </w:pPr>
            <w:r w:rsidRPr="003E7E8D">
              <w:t>allowedValues: N/A</w:t>
            </w:r>
          </w:p>
        </w:tc>
        <w:tc>
          <w:tcPr>
            <w:tcW w:w="2261" w:type="dxa"/>
            <w:gridSpan w:val="2"/>
            <w:tcMar>
              <w:top w:w="0" w:type="dxa"/>
              <w:left w:w="28" w:type="dxa"/>
              <w:bottom w:w="0" w:type="dxa"/>
              <w:right w:w="28" w:type="dxa"/>
            </w:tcMar>
          </w:tcPr>
          <w:p w14:paraId="4064727C" w14:textId="77777777" w:rsidR="00DE4B93" w:rsidRPr="0015264F" w:rsidRDefault="00DE4B93" w:rsidP="00043F2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888E3D3"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multiplicity: *</w:t>
            </w:r>
          </w:p>
          <w:p w14:paraId="6698FB41"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isOrdered: False</w:t>
            </w:r>
          </w:p>
          <w:p w14:paraId="15EBD225"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isUnique: True</w:t>
            </w:r>
          </w:p>
          <w:p w14:paraId="12E98DA4" w14:textId="77777777" w:rsidR="00DE4B93" w:rsidRPr="0015264F" w:rsidRDefault="00DE4B93" w:rsidP="00043F27">
            <w:pPr>
              <w:spacing w:after="0"/>
              <w:rPr>
                <w:rFonts w:ascii="Arial" w:hAnsi="Arial" w:cs="Arial"/>
                <w:sz w:val="18"/>
                <w:szCs w:val="18"/>
              </w:rPr>
            </w:pPr>
            <w:r w:rsidRPr="0015264F">
              <w:rPr>
                <w:rFonts w:ascii="Arial" w:hAnsi="Arial" w:cs="Arial"/>
                <w:sz w:val="18"/>
                <w:szCs w:val="18"/>
              </w:rPr>
              <w:t xml:space="preserve">defaultValue: None </w:t>
            </w:r>
          </w:p>
          <w:p w14:paraId="24EB88E6" w14:textId="77777777" w:rsidR="00DE4B93" w:rsidRPr="006E608C" w:rsidRDefault="00DE4B93" w:rsidP="00043F2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E4B93" w:rsidRPr="006E608C" w14:paraId="21E0A57D" w14:textId="77777777" w:rsidTr="006B44B0">
        <w:trPr>
          <w:jc w:val="center"/>
        </w:trPr>
        <w:tc>
          <w:tcPr>
            <w:tcW w:w="3124" w:type="dxa"/>
            <w:tcMar>
              <w:top w:w="0" w:type="dxa"/>
              <w:left w:w="28" w:type="dxa"/>
              <w:bottom w:w="0" w:type="dxa"/>
              <w:right w:w="28" w:type="dxa"/>
            </w:tcMar>
          </w:tcPr>
          <w:p w14:paraId="552D3CF7" w14:textId="77777777" w:rsidR="00DE4B93" w:rsidRPr="001B310A" w:rsidRDefault="00DE4B93" w:rsidP="00043F27">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388A3E0" w14:textId="77777777" w:rsidR="00DE4B93" w:rsidRPr="00F17505" w:rsidRDefault="00DE4B93" w:rsidP="00043F27">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6C03A18A" w14:textId="77777777" w:rsidR="00DE4B93" w:rsidRPr="00F17505" w:rsidRDefault="00DE4B93" w:rsidP="00043F27">
            <w:pPr>
              <w:pStyle w:val="TAL"/>
            </w:pPr>
          </w:p>
          <w:p w14:paraId="62590AD1" w14:textId="77777777" w:rsidR="00DE4B93" w:rsidRPr="001D1078" w:rsidRDefault="00DE4B93" w:rsidP="00043F27">
            <w:pPr>
              <w:pStyle w:val="TAL"/>
              <w:rPr>
                <w:rFonts w:eastAsia="Arial Unicode MS"/>
                <w:color w:val="000000"/>
                <w:szCs w:val="18"/>
                <w:lang w:eastAsia="zh-CN"/>
              </w:rPr>
            </w:pPr>
          </w:p>
        </w:tc>
        <w:tc>
          <w:tcPr>
            <w:tcW w:w="2294" w:type="dxa"/>
            <w:gridSpan w:val="3"/>
            <w:tcMar>
              <w:top w:w="0" w:type="dxa"/>
              <w:left w:w="28" w:type="dxa"/>
              <w:bottom w:w="0" w:type="dxa"/>
              <w:right w:w="28" w:type="dxa"/>
            </w:tcMar>
          </w:tcPr>
          <w:p w14:paraId="0D00CC1F" w14:textId="77777777" w:rsidR="00DE4B93" w:rsidRPr="006E608C" w:rsidRDefault="00DE4B93" w:rsidP="00043F27">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72A36CB8"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28EB62D"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7EF7C0B"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9768577"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EB2469" w14:textId="77777777" w:rsidR="00DE4B93" w:rsidRPr="0015264F" w:rsidRDefault="00DE4B93" w:rsidP="00043F27">
            <w:pPr>
              <w:spacing w:after="0"/>
              <w:rPr>
                <w:rFonts w:ascii="Arial" w:hAnsi="Arial" w:cs="Arial"/>
                <w:sz w:val="18"/>
                <w:szCs w:val="18"/>
              </w:rPr>
            </w:pPr>
            <w:r w:rsidRPr="00B649EF">
              <w:rPr>
                <w:rFonts w:ascii="Arial" w:hAnsi="Arial" w:cs="Arial"/>
                <w:sz w:val="18"/>
                <w:szCs w:val="18"/>
              </w:rPr>
              <w:t>isNullable: False</w:t>
            </w:r>
          </w:p>
        </w:tc>
      </w:tr>
      <w:tr w:rsidR="00DE4B93" w:rsidRPr="006E608C" w14:paraId="6D07CF8C" w14:textId="77777777" w:rsidTr="006B44B0">
        <w:trPr>
          <w:jc w:val="center"/>
        </w:trPr>
        <w:tc>
          <w:tcPr>
            <w:tcW w:w="3124" w:type="dxa"/>
            <w:tcMar>
              <w:top w:w="0" w:type="dxa"/>
              <w:left w:w="28" w:type="dxa"/>
              <w:bottom w:w="0" w:type="dxa"/>
              <w:right w:w="28" w:type="dxa"/>
            </w:tcMar>
          </w:tcPr>
          <w:p w14:paraId="423981FA" w14:textId="77777777" w:rsidR="00DE4B93" w:rsidRPr="001B310A" w:rsidRDefault="00DE4B93" w:rsidP="00043F27">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33C3E4B" w14:textId="77777777" w:rsidR="00DE4B93" w:rsidRDefault="00DE4B93" w:rsidP="00043F27">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92EA15C" w14:textId="77777777" w:rsidR="00DE4B93" w:rsidRDefault="00DE4B93" w:rsidP="00043F27">
            <w:pPr>
              <w:pStyle w:val="TAL"/>
            </w:pPr>
          </w:p>
          <w:p w14:paraId="7CF0FF4A" w14:textId="77777777" w:rsidR="00DE4B93" w:rsidRPr="001D1078" w:rsidRDefault="00DE4B93" w:rsidP="00043F27">
            <w:pPr>
              <w:pStyle w:val="TAL"/>
              <w:rPr>
                <w:rFonts w:eastAsia="Arial Unicode MS"/>
                <w:color w:val="000000"/>
                <w:szCs w:val="18"/>
                <w:lang w:eastAsia="zh-CN"/>
              </w:rPr>
            </w:pPr>
          </w:p>
        </w:tc>
        <w:tc>
          <w:tcPr>
            <w:tcW w:w="2294" w:type="dxa"/>
            <w:gridSpan w:val="3"/>
            <w:tcMar>
              <w:top w:w="0" w:type="dxa"/>
              <w:left w:w="28" w:type="dxa"/>
              <w:bottom w:w="0" w:type="dxa"/>
              <w:right w:w="28" w:type="dxa"/>
            </w:tcMar>
          </w:tcPr>
          <w:p w14:paraId="447EB4EA" w14:textId="77777777" w:rsidR="00DE4B93" w:rsidRPr="006E608C" w:rsidRDefault="00DE4B93" w:rsidP="00043F27">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4BEF58BD"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multiplicity: *</w:t>
            </w:r>
          </w:p>
          <w:p w14:paraId="382C1B6F"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F2543D3"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isUnique: True</w:t>
            </w:r>
          </w:p>
          <w:p w14:paraId="23A7A89B" w14:textId="77777777" w:rsidR="00DE4B93" w:rsidRPr="006E608C" w:rsidRDefault="00DE4B93" w:rsidP="00043F2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1FC0990" w14:textId="77777777" w:rsidR="00DE4B93" w:rsidRPr="0015264F" w:rsidRDefault="00DE4B93" w:rsidP="00043F27">
            <w:pPr>
              <w:spacing w:after="0"/>
              <w:rPr>
                <w:rFonts w:ascii="Arial" w:hAnsi="Arial" w:cs="Arial"/>
                <w:sz w:val="18"/>
                <w:szCs w:val="18"/>
              </w:rPr>
            </w:pPr>
            <w:r w:rsidRPr="006E608C">
              <w:rPr>
                <w:rFonts w:ascii="Arial" w:hAnsi="Arial" w:cs="Arial"/>
                <w:sz w:val="18"/>
                <w:szCs w:val="18"/>
              </w:rPr>
              <w:t>isNullable: False</w:t>
            </w:r>
          </w:p>
        </w:tc>
      </w:tr>
      <w:tr w:rsidR="00DE4B93" w14:paraId="27894F4D" w14:textId="77777777" w:rsidTr="00DE4B93">
        <w:trPr>
          <w:gridAfter w:val="2"/>
          <w:wAfter w:w="40" w:type="dxa"/>
          <w:jc w:val="center"/>
        </w:trPr>
        <w:tc>
          <w:tcPr>
            <w:tcW w:w="3124" w:type="dxa"/>
            <w:tcMar>
              <w:top w:w="0" w:type="dxa"/>
              <w:left w:w="28" w:type="dxa"/>
              <w:bottom w:w="0" w:type="dxa"/>
              <w:right w:w="28" w:type="dxa"/>
            </w:tcMar>
          </w:tcPr>
          <w:p w14:paraId="3CDC6167" w14:textId="77777777" w:rsidR="00DE4B93" w:rsidRDefault="00DE4B93" w:rsidP="00043F27">
            <w:pPr>
              <w:spacing w:after="0"/>
              <w:rPr>
                <w:rFonts w:ascii="Courier New" w:hAnsi="Courier New" w:cs="Courier New"/>
                <w:lang w:eastAsia="zh-CN"/>
              </w:rPr>
            </w:pPr>
            <w:ins w:id="575" w:author="Intel - YY" w:date="2025-05-08T08:14:00Z" w16du:dateUtc="2025-05-08T15:14:00Z">
              <w:r>
                <w:rPr>
                  <w:rFonts w:ascii="Courier New" w:hAnsi="Courier New" w:cs="Courier New"/>
                </w:rPr>
                <w:t>rLConfiguration</w:t>
              </w:r>
            </w:ins>
          </w:p>
        </w:tc>
        <w:tc>
          <w:tcPr>
            <w:tcW w:w="4252" w:type="dxa"/>
            <w:shd w:val="clear" w:color="auto" w:fill="auto"/>
            <w:tcMar>
              <w:top w:w="0" w:type="dxa"/>
              <w:left w:w="28" w:type="dxa"/>
              <w:bottom w:w="0" w:type="dxa"/>
              <w:right w:w="28" w:type="dxa"/>
            </w:tcMar>
          </w:tcPr>
          <w:p w14:paraId="6D9189B4" w14:textId="77777777" w:rsidR="00DE4B93" w:rsidRDefault="00DE4B93" w:rsidP="00043F27">
            <w:pPr>
              <w:pStyle w:val="TAL"/>
              <w:rPr>
                <w:ins w:id="576" w:author="Intel - YY" w:date="2025-05-08T08:14:00Z" w16du:dateUtc="2025-05-08T15:14:00Z"/>
                <w:lang w:eastAsia="zh-CN"/>
              </w:rPr>
            </w:pPr>
            <w:ins w:id="577" w:author="Intel - YY" w:date="2025-05-08T08:14:00Z" w16du:dateUtc="2025-05-08T15:14:00Z">
              <w:r w:rsidRPr="00F17505">
                <w:t>It</w:t>
              </w:r>
              <w:r>
                <w:rPr>
                  <w:rFonts w:hint="eastAsia"/>
                  <w:lang w:eastAsia="zh-CN"/>
                </w:rPr>
                <w:t xml:space="preserve"> </w:t>
              </w:r>
              <w:r>
                <w:rPr>
                  <w:lang w:eastAsia="zh-CN"/>
                </w:rPr>
                <w:t>specifies the configurations of the RL</w:t>
              </w:r>
            </w:ins>
            <w:ins w:id="578" w:author="Intel - YY" w:date="2025-05-08T08:15:00Z" w16du:dateUtc="2025-05-08T15:15:00Z">
              <w:r>
                <w:rPr>
                  <w:lang w:eastAsia="zh-CN"/>
                </w:rPr>
                <w:t xml:space="preserve"> feature supported by the ML Training Function</w:t>
              </w:r>
            </w:ins>
            <w:ins w:id="579" w:author="Intel - YY" w:date="2025-05-08T08:14:00Z" w16du:dateUtc="2025-05-08T15:14:00Z">
              <w:r>
                <w:rPr>
                  <w:rFonts w:hint="eastAsia"/>
                  <w:lang w:eastAsia="zh-CN"/>
                </w:rPr>
                <w:t>.</w:t>
              </w:r>
            </w:ins>
          </w:p>
          <w:p w14:paraId="035C9DB4" w14:textId="77777777" w:rsidR="00DE4B93" w:rsidRDefault="00DE4B93" w:rsidP="00043F27">
            <w:pPr>
              <w:pStyle w:val="TAL"/>
              <w:rPr>
                <w:ins w:id="580" w:author="Intel - YY" w:date="2025-05-08T08:14:00Z" w16du:dateUtc="2025-05-08T15:14:00Z"/>
                <w:lang w:eastAsia="zh-CN"/>
              </w:rPr>
            </w:pPr>
          </w:p>
          <w:p w14:paraId="131AB7AB" w14:textId="77777777" w:rsidR="00DE4B93" w:rsidRPr="00F17505" w:rsidRDefault="00DE4B93" w:rsidP="00043F27">
            <w:pPr>
              <w:pStyle w:val="TAL"/>
            </w:pPr>
          </w:p>
        </w:tc>
        <w:tc>
          <w:tcPr>
            <w:tcW w:w="2254" w:type="dxa"/>
            <w:tcMar>
              <w:top w:w="0" w:type="dxa"/>
              <w:left w:w="28" w:type="dxa"/>
              <w:bottom w:w="0" w:type="dxa"/>
              <w:right w:w="28" w:type="dxa"/>
            </w:tcMar>
          </w:tcPr>
          <w:p w14:paraId="0304D438" w14:textId="77777777" w:rsidR="00DE4B93" w:rsidRPr="0015264F" w:rsidRDefault="00DE4B93" w:rsidP="00043F27">
            <w:pPr>
              <w:spacing w:after="0"/>
              <w:rPr>
                <w:ins w:id="581" w:author="Intel - YY" w:date="2025-05-08T08:15:00Z" w16du:dateUtc="2025-05-08T15:15:00Z"/>
                <w:rFonts w:ascii="Arial" w:hAnsi="Arial" w:cs="Arial"/>
                <w:sz w:val="18"/>
                <w:szCs w:val="18"/>
              </w:rPr>
            </w:pPr>
            <w:ins w:id="582" w:author="Intel - YY" w:date="2025-05-08T08:15:00Z" w16du:dateUtc="2025-05-08T15:15: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RLConfiguration</w:t>
              </w:r>
            </w:ins>
          </w:p>
          <w:p w14:paraId="6B4E2B8D" w14:textId="77777777" w:rsidR="00DE4B93" w:rsidRPr="0015264F" w:rsidRDefault="00DE4B93" w:rsidP="00043F27">
            <w:pPr>
              <w:spacing w:after="0"/>
              <w:rPr>
                <w:ins w:id="583" w:author="Intel - YY" w:date="2025-05-08T08:15:00Z" w16du:dateUtc="2025-05-08T15:15:00Z"/>
                <w:rFonts w:ascii="Arial" w:hAnsi="Arial" w:cs="Arial"/>
                <w:sz w:val="18"/>
                <w:szCs w:val="18"/>
              </w:rPr>
            </w:pPr>
            <w:ins w:id="584" w:author="Intel - YY" w:date="2025-05-08T08:15:00Z" w16du:dateUtc="2025-05-08T15:15:00Z">
              <w:r w:rsidRPr="0015264F">
                <w:rPr>
                  <w:rFonts w:ascii="Arial" w:hAnsi="Arial" w:cs="Arial"/>
                  <w:sz w:val="18"/>
                  <w:szCs w:val="18"/>
                </w:rPr>
                <w:t>multiplicity: 1</w:t>
              </w:r>
            </w:ins>
          </w:p>
          <w:p w14:paraId="30E9BDCE" w14:textId="77777777" w:rsidR="00DE4B93" w:rsidRPr="0015264F" w:rsidRDefault="00DE4B93" w:rsidP="00043F27">
            <w:pPr>
              <w:spacing w:after="0"/>
              <w:rPr>
                <w:ins w:id="585" w:author="Intel - YY" w:date="2025-05-08T08:15:00Z" w16du:dateUtc="2025-05-08T15:15:00Z"/>
                <w:rFonts w:ascii="Arial" w:hAnsi="Arial" w:cs="Arial"/>
                <w:sz w:val="18"/>
                <w:szCs w:val="18"/>
              </w:rPr>
            </w:pPr>
            <w:ins w:id="586" w:author="Intel - YY" w:date="2025-05-08T08:15:00Z" w16du:dateUtc="2025-05-08T15:15:00Z">
              <w:r w:rsidRPr="0015264F">
                <w:rPr>
                  <w:rFonts w:ascii="Arial" w:hAnsi="Arial" w:cs="Arial"/>
                  <w:sz w:val="18"/>
                  <w:szCs w:val="18"/>
                </w:rPr>
                <w:t>isOrdered: N/A</w:t>
              </w:r>
            </w:ins>
          </w:p>
          <w:p w14:paraId="122362E0" w14:textId="77777777" w:rsidR="00DE4B93" w:rsidRPr="0015264F" w:rsidRDefault="00DE4B93" w:rsidP="00043F27">
            <w:pPr>
              <w:spacing w:after="0"/>
              <w:rPr>
                <w:ins w:id="587" w:author="Intel - YY" w:date="2025-05-08T08:15:00Z" w16du:dateUtc="2025-05-08T15:15:00Z"/>
                <w:rFonts w:ascii="Arial" w:hAnsi="Arial" w:cs="Arial"/>
                <w:sz w:val="18"/>
                <w:szCs w:val="18"/>
              </w:rPr>
            </w:pPr>
            <w:ins w:id="588" w:author="Intel - YY" w:date="2025-05-08T08:15:00Z" w16du:dateUtc="2025-05-08T15:15:00Z">
              <w:r w:rsidRPr="0015264F">
                <w:rPr>
                  <w:rFonts w:ascii="Arial" w:hAnsi="Arial" w:cs="Arial"/>
                  <w:sz w:val="18"/>
                  <w:szCs w:val="18"/>
                </w:rPr>
                <w:t>isUnique: N/A</w:t>
              </w:r>
            </w:ins>
          </w:p>
          <w:p w14:paraId="7294F973" w14:textId="77777777" w:rsidR="00DE4B93" w:rsidRPr="0015264F" w:rsidRDefault="00DE4B93" w:rsidP="00043F27">
            <w:pPr>
              <w:spacing w:after="0"/>
              <w:rPr>
                <w:ins w:id="589" w:author="Intel - YY" w:date="2025-05-08T08:15:00Z" w16du:dateUtc="2025-05-08T15:15:00Z"/>
                <w:rFonts w:ascii="Arial" w:hAnsi="Arial" w:cs="Arial"/>
                <w:sz w:val="18"/>
                <w:szCs w:val="18"/>
              </w:rPr>
            </w:pPr>
            <w:ins w:id="590" w:author="Intel - YY" w:date="2025-05-08T08:15:00Z" w16du:dateUtc="2025-05-08T15:15:00Z">
              <w:r w:rsidRPr="0015264F">
                <w:rPr>
                  <w:rFonts w:ascii="Arial" w:hAnsi="Arial" w:cs="Arial"/>
                  <w:sz w:val="18"/>
                  <w:szCs w:val="18"/>
                </w:rPr>
                <w:t xml:space="preserve">defaultValue: None </w:t>
              </w:r>
            </w:ins>
          </w:p>
          <w:p w14:paraId="583294F5" w14:textId="77777777" w:rsidR="00DE4B93" w:rsidRDefault="00DE4B93" w:rsidP="00043F27">
            <w:pPr>
              <w:tabs>
                <w:tab w:val="center" w:pos="1333"/>
              </w:tabs>
              <w:spacing w:after="0"/>
              <w:rPr>
                <w:rFonts w:ascii="Arial" w:hAnsi="Arial" w:cs="Arial"/>
                <w:sz w:val="18"/>
                <w:szCs w:val="18"/>
              </w:rPr>
            </w:pPr>
            <w:ins w:id="591" w:author="Intel - YY" w:date="2025-05-08T08:15:00Z" w16du:dateUtc="2025-05-08T15:15:00Z">
              <w:r w:rsidRPr="0015264F">
                <w:rPr>
                  <w:rFonts w:ascii="Arial" w:hAnsi="Arial" w:cs="Arial"/>
                  <w:sz w:val="18"/>
                  <w:szCs w:val="18"/>
                </w:rPr>
                <w:t>isNullable: False</w:t>
              </w:r>
            </w:ins>
          </w:p>
        </w:tc>
      </w:tr>
      <w:tr w:rsidR="00DE4B93" w14:paraId="71A41CC4" w14:textId="77777777" w:rsidTr="00DE4B93">
        <w:trPr>
          <w:gridAfter w:val="2"/>
          <w:wAfter w:w="40" w:type="dxa"/>
          <w:jc w:val="center"/>
        </w:trPr>
        <w:tc>
          <w:tcPr>
            <w:tcW w:w="3124" w:type="dxa"/>
            <w:tcMar>
              <w:top w:w="0" w:type="dxa"/>
              <w:left w:w="28" w:type="dxa"/>
              <w:bottom w:w="0" w:type="dxa"/>
              <w:right w:w="28" w:type="dxa"/>
            </w:tcMar>
          </w:tcPr>
          <w:p w14:paraId="59B3FDB6" w14:textId="77777777" w:rsidR="00DE4B93" w:rsidRDefault="00DE4B93" w:rsidP="00043F27">
            <w:pPr>
              <w:spacing w:after="0"/>
              <w:rPr>
                <w:rFonts w:ascii="Courier New" w:hAnsi="Courier New" w:cs="Courier New"/>
                <w:lang w:eastAsia="zh-CN"/>
              </w:rPr>
            </w:pPr>
            <w:ins w:id="592" w:author="Intel - YY" w:date="2025-03-03T12:51:00Z">
              <w:r>
                <w:rPr>
                  <w:rFonts w:ascii="Courier New" w:hAnsi="Courier New" w:cs="Courier New" w:hint="eastAsia"/>
                  <w:lang w:eastAsia="zh-CN"/>
                </w:rPr>
                <w:t>rLMode</w:t>
              </w:r>
            </w:ins>
          </w:p>
        </w:tc>
        <w:tc>
          <w:tcPr>
            <w:tcW w:w="4252" w:type="dxa"/>
            <w:shd w:val="clear" w:color="auto" w:fill="auto"/>
            <w:tcMar>
              <w:top w:w="0" w:type="dxa"/>
              <w:left w:w="28" w:type="dxa"/>
              <w:bottom w:w="0" w:type="dxa"/>
              <w:right w:w="28" w:type="dxa"/>
            </w:tcMar>
          </w:tcPr>
          <w:p w14:paraId="6919068E" w14:textId="77777777" w:rsidR="00DE4B93" w:rsidRDefault="00DE4B93" w:rsidP="00043F27">
            <w:pPr>
              <w:pStyle w:val="TAL"/>
              <w:rPr>
                <w:ins w:id="593" w:author="Intel - YY" w:date="2025-03-03T12:51:00Z"/>
                <w:lang w:eastAsia="zh-CN"/>
              </w:rPr>
            </w:pPr>
            <w:ins w:id="594" w:author="Intel - YY" w:date="2025-03-03T12:51:00Z">
              <w:r w:rsidRPr="00F17505">
                <w:t>It</w:t>
              </w:r>
              <w:r>
                <w:rPr>
                  <w:rFonts w:hint="eastAsia"/>
                  <w:lang w:eastAsia="zh-CN"/>
                </w:rPr>
                <w:t xml:space="preserve"> </w:t>
              </w:r>
              <w:r>
                <w:rPr>
                  <w:lang w:eastAsia="zh-CN"/>
                </w:rPr>
                <w:t>indicates if the RL works in online or offline mode</w:t>
              </w:r>
              <w:r>
                <w:rPr>
                  <w:rFonts w:hint="eastAsia"/>
                  <w:lang w:eastAsia="zh-CN"/>
                </w:rPr>
                <w:t>.</w:t>
              </w:r>
            </w:ins>
          </w:p>
          <w:p w14:paraId="001D74D2" w14:textId="77777777" w:rsidR="00DE4B93" w:rsidRDefault="00DE4B93" w:rsidP="00043F27">
            <w:pPr>
              <w:pStyle w:val="TAL"/>
              <w:rPr>
                <w:ins w:id="595" w:author="Intel - YY" w:date="2025-03-03T12:51:00Z"/>
                <w:lang w:eastAsia="zh-CN"/>
              </w:rPr>
            </w:pPr>
          </w:p>
          <w:p w14:paraId="051739BD" w14:textId="77777777" w:rsidR="00DE4B93" w:rsidRPr="00F17505" w:rsidRDefault="00DE4B93" w:rsidP="00043F27">
            <w:pPr>
              <w:pStyle w:val="TAL"/>
              <w:rPr>
                <w:ins w:id="596" w:author="Intel - YY" w:date="2025-03-03T12:51:00Z"/>
                <w:lang w:eastAsia="zh-CN"/>
              </w:rPr>
            </w:pPr>
          </w:p>
          <w:p w14:paraId="670EC9E5" w14:textId="77777777" w:rsidR="00DE4B93" w:rsidRPr="00F17505" w:rsidRDefault="00DE4B93" w:rsidP="00043F27">
            <w:pPr>
              <w:pStyle w:val="TAL"/>
            </w:pPr>
            <w:ins w:id="597" w:author="Intel - YY" w:date="2025-03-03T12:51:00Z">
              <w:r w:rsidRPr="003E7E8D">
                <w:t xml:space="preserve">allowedValues: </w:t>
              </w:r>
              <w:r>
                <w:t>ONLINE</w:t>
              </w:r>
              <w:r w:rsidRPr="003E7E8D">
                <w:t xml:space="preserve">, </w:t>
              </w:r>
              <w:r>
                <w:t>OFFLINE</w:t>
              </w:r>
              <w:r w:rsidRPr="003E7E8D">
                <w:t>.</w:t>
              </w:r>
            </w:ins>
          </w:p>
        </w:tc>
        <w:tc>
          <w:tcPr>
            <w:tcW w:w="2254" w:type="dxa"/>
            <w:tcMar>
              <w:top w:w="0" w:type="dxa"/>
              <w:left w:w="28" w:type="dxa"/>
              <w:bottom w:w="0" w:type="dxa"/>
              <w:right w:w="28" w:type="dxa"/>
            </w:tcMar>
          </w:tcPr>
          <w:p w14:paraId="3D645448" w14:textId="77777777" w:rsidR="00DE4B93" w:rsidRPr="0015264F" w:rsidRDefault="00DE4B93" w:rsidP="00043F27">
            <w:pPr>
              <w:spacing w:after="0"/>
              <w:rPr>
                <w:ins w:id="598" w:author="Intel - YY" w:date="2025-03-03T12:51:00Z"/>
                <w:rFonts w:ascii="Arial" w:hAnsi="Arial" w:cs="Arial"/>
                <w:sz w:val="18"/>
                <w:szCs w:val="18"/>
              </w:rPr>
            </w:pPr>
            <w:ins w:id="599" w:author="Intel - YY" w:date="2025-03-03T12:51:00Z">
              <w:r>
                <w:rPr>
                  <w:rFonts w:ascii="Arial" w:hAnsi="Arial" w:cs="Arial"/>
                  <w:sz w:val="18"/>
                  <w:szCs w:val="18"/>
                </w:rPr>
                <w:t>type</w:t>
              </w:r>
              <w:r w:rsidRPr="0015264F">
                <w:rPr>
                  <w:rFonts w:ascii="Arial" w:hAnsi="Arial" w:cs="Arial"/>
                  <w:sz w:val="18"/>
                  <w:szCs w:val="18"/>
                </w:rPr>
                <w:t>: Enum</w:t>
              </w:r>
            </w:ins>
          </w:p>
          <w:p w14:paraId="4D022C0A" w14:textId="77777777" w:rsidR="00DE4B93" w:rsidRPr="0015264F" w:rsidRDefault="00DE4B93" w:rsidP="00043F27">
            <w:pPr>
              <w:spacing w:after="0"/>
              <w:rPr>
                <w:ins w:id="600" w:author="Intel - YY" w:date="2025-03-03T12:51:00Z"/>
                <w:rFonts w:ascii="Arial" w:hAnsi="Arial" w:cs="Arial"/>
                <w:sz w:val="18"/>
                <w:szCs w:val="18"/>
              </w:rPr>
            </w:pPr>
            <w:ins w:id="601" w:author="Intel - YY" w:date="2025-03-03T12:51:00Z">
              <w:r w:rsidRPr="0015264F">
                <w:rPr>
                  <w:rFonts w:ascii="Arial" w:hAnsi="Arial" w:cs="Arial"/>
                  <w:sz w:val="18"/>
                  <w:szCs w:val="18"/>
                </w:rPr>
                <w:t>multiplicity: 1</w:t>
              </w:r>
            </w:ins>
          </w:p>
          <w:p w14:paraId="67606C53" w14:textId="77777777" w:rsidR="00DE4B93" w:rsidRPr="0015264F" w:rsidRDefault="00DE4B93" w:rsidP="00043F27">
            <w:pPr>
              <w:spacing w:after="0"/>
              <w:rPr>
                <w:ins w:id="602" w:author="Intel - YY" w:date="2025-03-03T12:51:00Z"/>
                <w:rFonts w:ascii="Arial" w:hAnsi="Arial" w:cs="Arial"/>
                <w:sz w:val="18"/>
                <w:szCs w:val="18"/>
              </w:rPr>
            </w:pPr>
            <w:ins w:id="603" w:author="Intel - YY" w:date="2025-03-03T12:51:00Z">
              <w:r w:rsidRPr="0015264F">
                <w:rPr>
                  <w:rFonts w:ascii="Arial" w:hAnsi="Arial" w:cs="Arial"/>
                  <w:sz w:val="18"/>
                  <w:szCs w:val="18"/>
                </w:rPr>
                <w:t>isOrdered: N/A</w:t>
              </w:r>
            </w:ins>
          </w:p>
          <w:p w14:paraId="79288D2E" w14:textId="77777777" w:rsidR="00DE4B93" w:rsidRPr="0015264F" w:rsidRDefault="00DE4B93" w:rsidP="00043F27">
            <w:pPr>
              <w:spacing w:after="0"/>
              <w:rPr>
                <w:ins w:id="604" w:author="Intel - YY" w:date="2025-03-03T12:51:00Z"/>
                <w:rFonts w:ascii="Arial" w:hAnsi="Arial" w:cs="Arial"/>
                <w:sz w:val="18"/>
                <w:szCs w:val="18"/>
              </w:rPr>
            </w:pPr>
            <w:ins w:id="605" w:author="Intel - YY" w:date="2025-03-03T12:51:00Z">
              <w:r w:rsidRPr="0015264F">
                <w:rPr>
                  <w:rFonts w:ascii="Arial" w:hAnsi="Arial" w:cs="Arial"/>
                  <w:sz w:val="18"/>
                  <w:szCs w:val="18"/>
                </w:rPr>
                <w:t>isUnique: N/A</w:t>
              </w:r>
            </w:ins>
          </w:p>
          <w:p w14:paraId="23BD2688" w14:textId="77777777" w:rsidR="00DE4B93" w:rsidRPr="0015264F" w:rsidRDefault="00DE4B93" w:rsidP="00043F27">
            <w:pPr>
              <w:spacing w:after="0"/>
              <w:rPr>
                <w:ins w:id="606" w:author="Intel - YY" w:date="2025-03-03T12:51:00Z"/>
                <w:rFonts w:ascii="Arial" w:hAnsi="Arial" w:cs="Arial"/>
                <w:sz w:val="18"/>
                <w:szCs w:val="18"/>
              </w:rPr>
            </w:pPr>
            <w:ins w:id="607" w:author="Intel - YY" w:date="2025-03-03T12:51:00Z">
              <w:r w:rsidRPr="0015264F">
                <w:rPr>
                  <w:rFonts w:ascii="Arial" w:hAnsi="Arial" w:cs="Arial"/>
                  <w:sz w:val="18"/>
                  <w:szCs w:val="18"/>
                </w:rPr>
                <w:t xml:space="preserve">defaultValue: None </w:t>
              </w:r>
            </w:ins>
          </w:p>
          <w:p w14:paraId="2A7BFCF5" w14:textId="77777777" w:rsidR="00DE4B93" w:rsidRDefault="00DE4B93" w:rsidP="00043F27">
            <w:pPr>
              <w:tabs>
                <w:tab w:val="center" w:pos="1333"/>
              </w:tabs>
              <w:spacing w:after="0"/>
              <w:rPr>
                <w:rFonts w:ascii="Arial" w:hAnsi="Arial" w:cs="Arial"/>
                <w:sz w:val="18"/>
                <w:szCs w:val="18"/>
              </w:rPr>
            </w:pPr>
            <w:ins w:id="608" w:author="Intel - YY" w:date="2025-03-03T12:51:00Z">
              <w:r w:rsidRPr="0015264F">
                <w:rPr>
                  <w:rFonts w:ascii="Arial" w:hAnsi="Arial" w:cs="Arial"/>
                  <w:sz w:val="18"/>
                  <w:szCs w:val="18"/>
                </w:rPr>
                <w:t>isNullable: False</w:t>
              </w:r>
            </w:ins>
          </w:p>
        </w:tc>
      </w:tr>
      <w:tr w:rsidR="00DE4B93" w14:paraId="2A1CB415" w14:textId="77777777" w:rsidTr="00DE4B93">
        <w:trPr>
          <w:gridAfter w:val="2"/>
          <w:wAfter w:w="40" w:type="dxa"/>
          <w:jc w:val="center"/>
        </w:trPr>
        <w:tc>
          <w:tcPr>
            <w:tcW w:w="3124" w:type="dxa"/>
            <w:tcMar>
              <w:top w:w="0" w:type="dxa"/>
              <w:left w:w="28" w:type="dxa"/>
              <w:bottom w:w="0" w:type="dxa"/>
              <w:right w:w="28" w:type="dxa"/>
            </w:tcMar>
          </w:tcPr>
          <w:p w14:paraId="3FF07C45" w14:textId="77777777" w:rsidR="00DE4B93" w:rsidRDefault="00DE4B93" w:rsidP="00043F27">
            <w:pPr>
              <w:spacing w:after="0"/>
              <w:rPr>
                <w:rFonts w:ascii="Courier New" w:hAnsi="Courier New" w:cs="Courier New"/>
              </w:rPr>
            </w:pPr>
            <w:ins w:id="609" w:author="Intel - YY" w:date="2025-03-03T12:51:00Z">
              <w:r>
                <w:rPr>
                  <w:rFonts w:ascii="Courier New" w:hAnsi="Courier New" w:cs="Courier New" w:hint="eastAsia"/>
                  <w:lang w:eastAsia="zh-CN"/>
                </w:rPr>
                <w:t>supportedRLEnvironmentType</w:t>
              </w:r>
            </w:ins>
          </w:p>
        </w:tc>
        <w:tc>
          <w:tcPr>
            <w:tcW w:w="4252" w:type="dxa"/>
            <w:shd w:val="clear" w:color="auto" w:fill="auto"/>
            <w:tcMar>
              <w:top w:w="0" w:type="dxa"/>
              <w:left w:w="28" w:type="dxa"/>
              <w:bottom w:w="0" w:type="dxa"/>
              <w:right w:w="28" w:type="dxa"/>
            </w:tcMar>
          </w:tcPr>
          <w:p w14:paraId="07DC40A8" w14:textId="77777777" w:rsidR="00DE4B93" w:rsidRDefault="00DE4B93" w:rsidP="00043F27">
            <w:pPr>
              <w:pStyle w:val="TAL"/>
              <w:rPr>
                <w:ins w:id="610" w:author="Intel - YY" w:date="2025-03-03T12:51:00Z"/>
                <w:lang w:eastAsia="zh-CN"/>
              </w:rPr>
            </w:pPr>
            <w:ins w:id="611" w:author="Intel - YY" w:date="2025-03-03T12:51:00Z">
              <w:r w:rsidRPr="00F17505">
                <w:t>It</w:t>
              </w:r>
              <w:r>
                <w:rPr>
                  <w:rFonts w:hint="eastAsia"/>
                  <w:lang w:eastAsia="zh-CN"/>
                </w:rPr>
                <w:t xml:space="preserve"> </w:t>
              </w:r>
              <w:r>
                <w:rPr>
                  <w:lang w:eastAsia="zh-CN"/>
                </w:rPr>
                <w:t>indicates if the environment type that the RL supports</w:t>
              </w:r>
              <w:r>
                <w:rPr>
                  <w:rFonts w:hint="eastAsia"/>
                  <w:lang w:eastAsia="zh-CN"/>
                </w:rPr>
                <w:t>.</w:t>
              </w:r>
            </w:ins>
          </w:p>
          <w:p w14:paraId="27A91B7D" w14:textId="77777777" w:rsidR="00DE4B93" w:rsidRDefault="00DE4B93" w:rsidP="00043F27">
            <w:pPr>
              <w:pStyle w:val="TAL"/>
              <w:rPr>
                <w:ins w:id="612" w:author="Intel - YY" w:date="2025-03-03T12:51:00Z"/>
                <w:lang w:eastAsia="zh-CN"/>
              </w:rPr>
            </w:pPr>
          </w:p>
          <w:p w14:paraId="1D905591" w14:textId="77777777" w:rsidR="00DE4B93" w:rsidRPr="00F17505" w:rsidRDefault="00DE4B93" w:rsidP="00043F27">
            <w:pPr>
              <w:pStyle w:val="TAL"/>
              <w:rPr>
                <w:ins w:id="613" w:author="Intel - YY" w:date="2025-03-03T12:51:00Z"/>
                <w:lang w:eastAsia="zh-CN"/>
              </w:rPr>
            </w:pPr>
          </w:p>
          <w:p w14:paraId="452F5645" w14:textId="77777777" w:rsidR="00DE4B93" w:rsidRPr="00F17505" w:rsidRDefault="00DE4B93" w:rsidP="00043F27">
            <w:pPr>
              <w:pStyle w:val="TAL"/>
            </w:pPr>
            <w:ins w:id="614" w:author="Intel - YY" w:date="2025-03-03T12:51:00Z">
              <w:r w:rsidRPr="003E7E8D">
                <w:t xml:space="preserve">allowedValues: </w:t>
              </w:r>
              <w:r>
                <w:t>“SimulatedEnvironment”</w:t>
              </w:r>
              <w:r w:rsidRPr="003E7E8D">
                <w:t xml:space="preserve">, </w:t>
              </w:r>
              <w:r>
                <w:t>“LiveNetwork”</w:t>
              </w:r>
              <w:r w:rsidRPr="003E7E8D">
                <w:t>.</w:t>
              </w:r>
            </w:ins>
          </w:p>
        </w:tc>
        <w:tc>
          <w:tcPr>
            <w:tcW w:w="2254" w:type="dxa"/>
            <w:tcMar>
              <w:top w:w="0" w:type="dxa"/>
              <w:left w:w="28" w:type="dxa"/>
              <w:bottom w:w="0" w:type="dxa"/>
              <w:right w:w="28" w:type="dxa"/>
            </w:tcMar>
          </w:tcPr>
          <w:p w14:paraId="440D708E" w14:textId="77777777" w:rsidR="00DE4B93" w:rsidRPr="0015264F" w:rsidRDefault="00DE4B93" w:rsidP="00043F27">
            <w:pPr>
              <w:spacing w:after="0"/>
              <w:rPr>
                <w:ins w:id="615" w:author="Intel - YY" w:date="2025-03-03T12:51:00Z"/>
                <w:rFonts w:ascii="Arial" w:hAnsi="Arial" w:cs="Arial"/>
                <w:sz w:val="18"/>
                <w:szCs w:val="18"/>
              </w:rPr>
            </w:pPr>
            <w:ins w:id="616" w:author="Intel - YY" w:date="2025-03-03T12:51: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String</w:t>
              </w:r>
            </w:ins>
          </w:p>
          <w:p w14:paraId="52A3C91B" w14:textId="77777777" w:rsidR="00DE4B93" w:rsidRPr="0015264F" w:rsidRDefault="00DE4B93" w:rsidP="00043F27">
            <w:pPr>
              <w:spacing w:after="0"/>
              <w:rPr>
                <w:ins w:id="617" w:author="Intel - YY" w:date="2025-03-03T12:51:00Z"/>
                <w:rFonts w:ascii="Arial" w:hAnsi="Arial" w:cs="Arial"/>
                <w:sz w:val="18"/>
                <w:szCs w:val="18"/>
              </w:rPr>
            </w:pPr>
            <w:ins w:id="618" w:author="Intel - YY" w:date="2025-03-03T12:51:00Z">
              <w:r w:rsidRPr="0015264F">
                <w:rPr>
                  <w:rFonts w:ascii="Arial" w:hAnsi="Arial" w:cs="Arial"/>
                  <w:sz w:val="18"/>
                  <w:szCs w:val="18"/>
                </w:rPr>
                <w:t xml:space="preserve">multiplicity: </w:t>
              </w:r>
              <w:r>
                <w:rPr>
                  <w:rFonts w:ascii="Arial" w:hAnsi="Arial" w:cs="Arial"/>
                  <w:sz w:val="18"/>
                  <w:szCs w:val="18"/>
                </w:rPr>
                <w:t>*</w:t>
              </w:r>
            </w:ins>
          </w:p>
          <w:p w14:paraId="7067029F" w14:textId="77777777" w:rsidR="00DE4B93" w:rsidRPr="0015264F" w:rsidRDefault="00DE4B93" w:rsidP="00043F27">
            <w:pPr>
              <w:spacing w:after="0"/>
              <w:rPr>
                <w:ins w:id="619" w:author="Intel - YY" w:date="2025-03-03T12:51:00Z"/>
                <w:rFonts w:ascii="Arial" w:hAnsi="Arial" w:cs="Arial"/>
                <w:sz w:val="18"/>
                <w:szCs w:val="18"/>
                <w:lang w:eastAsia="zh-CN"/>
              </w:rPr>
            </w:pPr>
            <w:ins w:id="620" w:author="Intel - YY" w:date="2025-03-03T12:51:00Z">
              <w:r w:rsidRPr="0015264F">
                <w:rPr>
                  <w:rFonts w:ascii="Arial" w:hAnsi="Arial" w:cs="Arial"/>
                  <w:sz w:val="18"/>
                  <w:szCs w:val="18"/>
                </w:rPr>
                <w:t xml:space="preserve">isOrdered: </w:t>
              </w:r>
              <w:r>
                <w:rPr>
                  <w:rFonts w:ascii="Arial" w:hAnsi="Arial" w:cs="Arial" w:hint="eastAsia"/>
                  <w:sz w:val="18"/>
                  <w:szCs w:val="18"/>
                  <w:lang w:eastAsia="zh-CN"/>
                </w:rPr>
                <w:t>False</w:t>
              </w:r>
            </w:ins>
          </w:p>
          <w:p w14:paraId="3ADC8A98" w14:textId="77777777" w:rsidR="00DE4B93" w:rsidRPr="0015264F" w:rsidRDefault="00DE4B93" w:rsidP="00043F27">
            <w:pPr>
              <w:spacing w:after="0"/>
              <w:rPr>
                <w:ins w:id="621" w:author="Intel - YY" w:date="2025-03-03T12:51:00Z"/>
                <w:rFonts w:ascii="Arial" w:hAnsi="Arial" w:cs="Arial"/>
                <w:sz w:val="18"/>
                <w:szCs w:val="18"/>
                <w:lang w:eastAsia="zh-CN"/>
              </w:rPr>
            </w:pPr>
            <w:ins w:id="622" w:author="Intel - YY" w:date="2025-03-03T12:51:00Z">
              <w:r w:rsidRPr="0015264F">
                <w:rPr>
                  <w:rFonts w:ascii="Arial" w:hAnsi="Arial" w:cs="Arial"/>
                  <w:sz w:val="18"/>
                  <w:szCs w:val="18"/>
                </w:rPr>
                <w:t xml:space="preserve">isUnique: </w:t>
              </w:r>
              <w:r>
                <w:rPr>
                  <w:rFonts w:ascii="Arial" w:hAnsi="Arial" w:cs="Arial" w:hint="eastAsia"/>
                  <w:sz w:val="18"/>
                  <w:szCs w:val="18"/>
                  <w:lang w:eastAsia="zh-CN"/>
                </w:rPr>
                <w:t>True</w:t>
              </w:r>
            </w:ins>
          </w:p>
          <w:p w14:paraId="39BDB45F" w14:textId="77777777" w:rsidR="00DE4B93" w:rsidRPr="0015264F" w:rsidRDefault="00DE4B93" w:rsidP="00043F27">
            <w:pPr>
              <w:spacing w:after="0"/>
              <w:rPr>
                <w:ins w:id="623" w:author="Intel - YY" w:date="2025-03-03T12:51:00Z"/>
                <w:rFonts w:ascii="Arial" w:hAnsi="Arial" w:cs="Arial"/>
                <w:sz w:val="18"/>
                <w:szCs w:val="18"/>
              </w:rPr>
            </w:pPr>
            <w:ins w:id="624" w:author="Intel - YY" w:date="2025-03-03T12:51:00Z">
              <w:r w:rsidRPr="0015264F">
                <w:rPr>
                  <w:rFonts w:ascii="Arial" w:hAnsi="Arial" w:cs="Arial"/>
                  <w:sz w:val="18"/>
                  <w:szCs w:val="18"/>
                </w:rPr>
                <w:t xml:space="preserve">defaultValue: None </w:t>
              </w:r>
            </w:ins>
          </w:p>
          <w:p w14:paraId="3DBD8178" w14:textId="77777777" w:rsidR="00DE4B93" w:rsidRDefault="00DE4B93" w:rsidP="00043F27">
            <w:pPr>
              <w:tabs>
                <w:tab w:val="center" w:pos="1333"/>
              </w:tabs>
              <w:spacing w:after="0"/>
              <w:rPr>
                <w:rFonts w:ascii="Arial" w:hAnsi="Arial" w:cs="Arial"/>
                <w:sz w:val="18"/>
                <w:szCs w:val="18"/>
              </w:rPr>
            </w:pPr>
            <w:ins w:id="625" w:author="Intel - YY" w:date="2025-03-03T12:51:00Z">
              <w:r w:rsidRPr="0015264F">
                <w:rPr>
                  <w:rFonts w:ascii="Arial" w:hAnsi="Arial" w:cs="Arial"/>
                  <w:sz w:val="18"/>
                  <w:szCs w:val="18"/>
                </w:rPr>
                <w:t>isNullable: False</w:t>
              </w:r>
            </w:ins>
          </w:p>
        </w:tc>
      </w:tr>
      <w:tr w:rsidR="00DE4B93" w14:paraId="6EBA997A" w14:textId="77777777" w:rsidTr="00DE4B93">
        <w:trPr>
          <w:gridAfter w:val="2"/>
          <w:wAfter w:w="40" w:type="dxa"/>
          <w:jc w:val="center"/>
        </w:trPr>
        <w:tc>
          <w:tcPr>
            <w:tcW w:w="3124" w:type="dxa"/>
            <w:tcMar>
              <w:top w:w="0" w:type="dxa"/>
              <w:left w:w="28" w:type="dxa"/>
              <w:bottom w:w="0" w:type="dxa"/>
              <w:right w:w="28" w:type="dxa"/>
            </w:tcMar>
          </w:tcPr>
          <w:p w14:paraId="2A355B27" w14:textId="77777777" w:rsidR="00DE4B93" w:rsidRDefault="00DE4B93" w:rsidP="00043F27">
            <w:pPr>
              <w:spacing w:after="0"/>
              <w:rPr>
                <w:rFonts w:ascii="Courier New" w:hAnsi="Courier New" w:cs="Courier New"/>
                <w:lang w:eastAsia="zh-CN"/>
              </w:rPr>
            </w:pPr>
            <w:ins w:id="626" w:author="Intel - YY" w:date="2025-03-03T12:51:00Z">
              <w:r>
                <w:rPr>
                  <w:rFonts w:ascii="Courier New" w:hAnsi="Courier New" w:cs="Courier New" w:hint="eastAsia"/>
                  <w:lang w:eastAsia="zh-CN"/>
                </w:rPr>
                <w:t>selectedRLEnvironmentType</w:t>
              </w:r>
            </w:ins>
          </w:p>
        </w:tc>
        <w:tc>
          <w:tcPr>
            <w:tcW w:w="4252" w:type="dxa"/>
            <w:shd w:val="clear" w:color="auto" w:fill="auto"/>
            <w:tcMar>
              <w:top w:w="0" w:type="dxa"/>
              <w:left w:w="28" w:type="dxa"/>
              <w:bottom w:w="0" w:type="dxa"/>
              <w:right w:w="28" w:type="dxa"/>
            </w:tcMar>
          </w:tcPr>
          <w:p w14:paraId="5BF6B29F" w14:textId="77777777" w:rsidR="00DE4B93" w:rsidRDefault="00DE4B93" w:rsidP="00043F27">
            <w:pPr>
              <w:pStyle w:val="TAL"/>
              <w:rPr>
                <w:ins w:id="627" w:author="Intel - YY" w:date="2025-03-03T12:51:00Z"/>
                <w:lang w:eastAsia="zh-CN"/>
              </w:rPr>
            </w:pPr>
            <w:ins w:id="628" w:author="Intel - YY" w:date="2025-03-03T12:51:00Z">
              <w:r w:rsidRPr="00F17505">
                <w:t>It</w:t>
              </w:r>
              <w:r>
                <w:rPr>
                  <w:rFonts w:hint="eastAsia"/>
                  <w:lang w:eastAsia="zh-CN"/>
                </w:rPr>
                <w:t xml:space="preserve"> </w:t>
              </w:r>
              <w:r>
                <w:rPr>
                  <w:lang w:eastAsia="zh-CN"/>
                </w:rPr>
                <w:t>indicates the environment type that has been selected for RL</w:t>
              </w:r>
              <w:r>
                <w:rPr>
                  <w:rFonts w:hint="eastAsia"/>
                  <w:lang w:eastAsia="zh-CN"/>
                </w:rPr>
                <w:t>.</w:t>
              </w:r>
            </w:ins>
          </w:p>
          <w:p w14:paraId="222F543B" w14:textId="77777777" w:rsidR="00DE4B93" w:rsidRDefault="00DE4B93" w:rsidP="00043F27">
            <w:pPr>
              <w:pStyle w:val="TAL"/>
              <w:rPr>
                <w:ins w:id="629" w:author="Intel - YY" w:date="2025-03-03T12:51:00Z"/>
                <w:lang w:eastAsia="zh-CN"/>
              </w:rPr>
            </w:pPr>
          </w:p>
          <w:p w14:paraId="0CBF2671" w14:textId="77777777" w:rsidR="00DE4B93" w:rsidRPr="00F17505" w:rsidRDefault="00DE4B93" w:rsidP="00043F27">
            <w:pPr>
              <w:pStyle w:val="TAL"/>
              <w:rPr>
                <w:ins w:id="630" w:author="Intel - YY" w:date="2025-03-03T12:51:00Z"/>
                <w:lang w:eastAsia="zh-CN"/>
              </w:rPr>
            </w:pPr>
          </w:p>
          <w:p w14:paraId="1C3269B6" w14:textId="77777777" w:rsidR="00DE4B93" w:rsidRPr="00F17505" w:rsidRDefault="00DE4B93" w:rsidP="00043F27">
            <w:pPr>
              <w:pStyle w:val="TAL"/>
            </w:pPr>
            <w:ins w:id="631" w:author="Intel - YY" w:date="2025-03-03T12:51:00Z">
              <w:r w:rsidRPr="003E7E8D">
                <w:t xml:space="preserve">allowedValues: </w:t>
              </w:r>
              <w:r>
                <w:t>“SimulatedEnvironment”</w:t>
              </w:r>
              <w:r w:rsidRPr="003E7E8D">
                <w:t xml:space="preserve">, </w:t>
              </w:r>
              <w:r>
                <w:t>“LiveNetwork”</w:t>
              </w:r>
              <w:r w:rsidRPr="003E7E8D">
                <w:t>.</w:t>
              </w:r>
            </w:ins>
          </w:p>
        </w:tc>
        <w:tc>
          <w:tcPr>
            <w:tcW w:w="2254" w:type="dxa"/>
            <w:tcMar>
              <w:top w:w="0" w:type="dxa"/>
              <w:left w:w="28" w:type="dxa"/>
              <w:bottom w:w="0" w:type="dxa"/>
              <w:right w:w="28" w:type="dxa"/>
            </w:tcMar>
          </w:tcPr>
          <w:p w14:paraId="550E287C" w14:textId="77777777" w:rsidR="00DE4B93" w:rsidRPr="0015264F" w:rsidRDefault="00DE4B93" w:rsidP="00043F27">
            <w:pPr>
              <w:spacing w:after="0"/>
              <w:rPr>
                <w:ins w:id="632" w:author="Intel - YY" w:date="2025-03-03T12:51:00Z"/>
                <w:rFonts w:ascii="Arial" w:hAnsi="Arial" w:cs="Arial"/>
                <w:sz w:val="18"/>
                <w:szCs w:val="18"/>
              </w:rPr>
            </w:pPr>
            <w:ins w:id="633" w:author="Intel - YY" w:date="2025-03-03T12:51: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String</w:t>
              </w:r>
            </w:ins>
          </w:p>
          <w:p w14:paraId="1B33EDD2" w14:textId="77777777" w:rsidR="00DE4B93" w:rsidRPr="0015264F" w:rsidRDefault="00DE4B93" w:rsidP="00043F27">
            <w:pPr>
              <w:spacing w:after="0"/>
              <w:rPr>
                <w:ins w:id="634" w:author="Intel - YY" w:date="2025-03-03T12:51:00Z"/>
                <w:rFonts w:ascii="Arial" w:hAnsi="Arial" w:cs="Arial"/>
                <w:sz w:val="18"/>
                <w:szCs w:val="18"/>
              </w:rPr>
            </w:pPr>
            <w:ins w:id="635" w:author="Intel - YY" w:date="2025-03-03T12:51:00Z">
              <w:r w:rsidRPr="0015264F">
                <w:rPr>
                  <w:rFonts w:ascii="Arial" w:hAnsi="Arial" w:cs="Arial"/>
                  <w:sz w:val="18"/>
                  <w:szCs w:val="18"/>
                </w:rPr>
                <w:t xml:space="preserve">multiplicity: </w:t>
              </w:r>
              <w:r>
                <w:rPr>
                  <w:rFonts w:ascii="Arial" w:hAnsi="Arial" w:cs="Arial"/>
                  <w:sz w:val="18"/>
                  <w:szCs w:val="18"/>
                </w:rPr>
                <w:t>1</w:t>
              </w:r>
            </w:ins>
          </w:p>
          <w:p w14:paraId="323763C9" w14:textId="77777777" w:rsidR="00DE4B93" w:rsidRPr="0015264F" w:rsidRDefault="00DE4B93" w:rsidP="00043F27">
            <w:pPr>
              <w:spacing w:after="0"/>
              <w:rPr>
                <w:ins w:id="636" w:author="Intel - YY" w:date="2025-03-03T12:51:00Z"/>
                <w:rFonts w:ascii="Arial" w:hAnsi="Arial" w:cs="Arial"/>
                <w:sz w:val="18"/>
                <w:szCs w:val="18"/>
              </w:rPr>
            </w:pPr>
            <w:ins w:id="637" w:author="Intel - YY" w:date="2025-03-03T12:51:00Z">
              <w:r w:rsidRPr="0015264F">
                <w:rPr>
                  <w:rFonts w:ascii="Arial" w:hAnsi="Arial" w:cs="Arial"/>
                  <w:sz w:val="18"/>
                  <w:szCs w:val="18"/>
                </w:rPr>
                <w:t>isOrdered: N/A</w:t>
              </w:r>
            </w:ins>
          </w:p>
          <w:p w14:paraId="11FBEF56" w14:textId="77777777" w:rsidR="00DE4B93" w:rsidRPr="0015264F" w:rsidRDefault="00DE4B93" w:rsidP="00043F27">
            <w:pPr>
              <w:spacing w:after="0"/>
              <w:rPr>
                <w:ins w:id="638" w:author="Intel - YY" w:date="2025-03-03T12:51:00Z"/>
                <w:rFonts w:ascii="Arial" w:hAnsi="Arial" w:cs="Arial"/>
                <w:sz w:val="18"/>
                <w:szCs w:val="18"/>
              </w:rPr>
            </w:pPr>
            <w:ins w:id="639" w:author="Intel - YY" w:date="2025-03-03T12:51:00Z">
              <w:r w:rsidRPr="0015264F">
                <w:rPr>
                  <w:rFonts w:ascii="Arial" w:hAnsi="Arial" w:cs="Arial"/>
                  <w:sz w:val="18"/>
                  <w:szCs w:val="18"/>
                </w:rPr>
                <w:t>isUnique: N/A</w:t>
              </w:r>
            </w:ins>
          </w:p>
          <w:p w14:paraId="09197D81" w14:textId="77777777" w:rsidR="00DE4B93" w:rsidRPr="0015264F" w:rsidRDefault="00DE4B93" w:rsidP="00043F27">
            <w:pPr>
              <w:spacing w:after="0"/>
              <w:rPr>
                <w:ins w:id="640" w:author="Intel - YY" w:date="2025-03-03T12:51:00Z"/>
                <w:rFonts w:ascii="Arial" w:hAnsi="Arial" w:cs="Arial"/>
                <w:sz w:val="18"/>
                <w:szCs w:val="18"/>
              </w:rPr>
            </w:pPr>
            <w:ins w:id="641" w:author="Intel - YY" w:date="2025-03-03T12:51:00Z">
              <w:r w:rsidRPr="0015264F">
                <w:rPr>
                  <w:rFonts w:ascii="Arial" w:hAnsi="Arial" w:cs="Arial"/>
                  <w:sz w:val="18"/>
                  <w:szCs w:val="18"/>
                </w:rPr>
                <w:t xml:space="preserve">defaultValue: None </w:t>
              </w:r>
            </w:ins>
          </w:p>
          <w:p w14:paraId="31F06760" w14:textId="77777777" w:rsidR="00DE4B93" w:rsidRDefault="00DE4B93" w:rsidP="00043F27">
            <w:pPr>
              <w:spacing w:after="0"/>
              <w:rPr>
                <w:rFonts w:ascii="Arial" w:hAnsi="Arial" w:cs="Arial"/>
                <w:sz w:val="18"/>
                <w:szCs w:val="18"/>
              </w:rPr>
            </w:pPr>
            <w:ins w:id="642" w:author="Intel - YY" w:date="2025-03-03T12:51:00Z">
              <w:r w:rsidRPr="0015264F">
                <w:rPr>
                  <w:rFonts w:ascii="Arial" w:hAnsi="Arial" w:cs="Arial"/>
                  <w:sz w:val="18"/>
                  <w:szCs w:val="18"/>
                </w:rPr>
                <w:t>isNullable: False</w:t>
              </w:r>
            </w:ins>
          </w:p>
        </w:tc>
      </w:tr>
      <w:tr w:rsidR="00DE4B93" w14:paraId="59627063" w14:textId="77777777" w:rsidTr="00DE4B93">
        <w:trPr>
          <w:gridAfter w:val="2"/>
          <w:wAfter w:w="40" w:type="dxa"/>
          <w:jc w:val="center"/>
        </w:trPr>
        <w:tc>
          <w:tcPr>
            <w:tcW w:w="3124" w:type="dxa"/>
            <w:tcMar>
              <w:top w:w="0" w:type="dxa"/>
              <w:left w:w="28" w:type="dxa"/>
              <w:bottom w:w="0" w:type="dxa"/>
              <w:right w:w="28" w:type="dxa"/>
            </w:tcMar>
          </w:tcPr>
          <w:p w14:paraId="079EC1BA" w14:textId="77777777" w:rsidR="00DE4B93" w:rsidRDefault="00DE4B93" w:rsidP="00043F27">
            <w:pPr>
              <w:spacing w:after="0"/>
              <w:rPr>
                <w:rFonts w:ascii="Courier New" w:hAnsi="Courier New" w:cs="Courier New"/>
                <w:lang w:eastAsia="zh-CN"/>
              </w:rPr>
            </w:pPr>
            <w:ins w:id="643" w:author="Pengxiang Xie_rev" w:date="2025-03-17T09:51:00Z">
              <w:r>
                <w:rPr>
                  <w:rFonts w:ascii="Courier New" w:hAnsi="Courier New" w:cs="Courier New" w:hint="eastAsia"/>
                  <w:lang w:eastAsia="zh-CN"/>
                </w:rPr>
                <w:t>rL</w:t>
              </w:r>
              <w:r>
                <w:rPr>
                  <w:rFonts w:ascii="Courier New" w:hAnsi="Courier New" w:cs="Courier New"/>
                  <w:lang w:eastAsia="zh-CN"/>
                </w:rPr>
                <w:t>Agent</w:t>
              </w:r>
            </w:ins>
            <w:ins w:id="644" w:author="Intel - YY" w:date="2025-03-03T12:51:00Z">
              <w:r>
                <w:rPr>
                  <w:rFonts w:ascii="Courier New" w:hAnsi="Courier New" w:cs="Courier New" w:hint="eastAsia"/>
                  <w:lang w:eastAsia="zh-CN"/>
                </w:rPr>
                <w:t>EnvironmentScope</w:t>
              </w:r>
            </w:ins>
          </w:p>
        </w:tc>
        <w:tc>
          <w:tcPr>
            <w:tcW w:w="4252" w:type="dxa"/>
            <w:shd w:val="clear" w:color="auto" w:fill="auto"/>
            <w:tcMar>
              <w:top w:w="0" w:type="dxa"/>
              <w:left w:w="28" w:type="dxa"/>
              <w:bottom w:w="0" w:type="dxa"/>
              <w:right w:w="28" w:type="dxa"/>
            </w:tcMar>
          </w:tcPr>
          <w:p w14:paraId="707ABF54" w14:textId="77777777" w:rsidR="00DE4B93" w:rsidRDefault="00DE4B93" w:rsidP="00043F27">
            <w:pPr>
              <w:pStyle w:val="TAL"/>
              <w:rPr>
                <w:ins w:id="645" w:author="Intel - YY" w:date="2025-03-03T12:51:00Z"/>
                <w:lang w:eastAsia="zh-CN"/>
              </w:rPr>
            </w:pPr>
            <w:ins w:id="646" w:author="Intel - YY" w:date="2025-03-03T12:51:00Z">
              <w:r w:rsidRPr="00F17505">
                <w:t>It</w:t>
              </w:r>
              <w:r>
                <w:rPr>
                  <w:rFonts w:hint="eastAsia"/>
                  <w:lang w:eastAsia="zh-CN"/>
                </w:rPr>
                <w:t xml:space="preserve"> provides the scope of the </w:t>
              </w:r>
              <w:r>
                <w:rPr>
                  <w:lang w:eastAsia="zh-CN"/>
                </w:rPr>
                <w:t>selected</w:t>
              </w:r>
              <w:r>
                <w:rPr>
                  <w:rFonts w:hint="eastAsia"/>
                  <w:lang w:eastAsia="zh-CN"/>
                </w:rPr>
                <w:t xml:space="preserve"> </w:t>
              </w:r>
              <w:r>
                <w:rPr>
                  <w:lang w:eastAsia="zh-CN"/>
                </w:rPr>
                <w:t>environment</w:t>
              </w:r>
              <w:r>
                <w:rPr>
                  <w:rFonts w:hint="eastAsia"/>
                  <w:lang w:eastAsia="zh-CN"/>
                </w:rPr>
                <w:t xml:space="preserve"> for RL</w:t>
              </w:r>
            </w:ins>
            <w:ins w:id="647" w:author="Pengxiang Xie_rev" w:date="2025-03-17T09:52:00Z">
              <w:r>
                <w:rPr>
                  <w:lang w:eastAsia="zh-CN"/>
                </w:rPr>
                <w:t xml:space="preserve"> agent</w:t>
              </w:r>
            </w:ins>
            <w:ins w:id="648" w:author="Intel - YY" w:date="2025-03-03T12:51:00Z">
              <w:r>
                <w:rPr>
                  <w:rFonts w:hint="eastAsia"/>
                  <w:lang w:eastAsia="zh-CN"/>
                </w:rPr>
                <w:t>.</w:t>
              </w:r>
            </w:ins>
            <w:ins w:id="649" w:author="Pengxiang Xie_rev" w:date="2025-03-17T09:52:00Z">
              <w:r>
                <w:rPr>
                  <w:lang w:eastAsia="zh-CN"/>
                </w:rPr>
                <w:t xml:space="preserve"> It may indicate</w:t>
              </w:r>
              <w:r w:rsidRPr="00622729">
                <w:rPr>
                  <w:lang w:eastAsia="zh-CN"/>
                </w:rPr>
                <w:t xml:space="preserve"> the identity of the managed entity who play the role as RL agent. When the RL agent is not specified, </w:t>
              </w:r>
              <w:r>
                <w:rPr>
                  <w:lang w:eastAsia="zh-CN"/>
                </w:rPr>
                <w:t>it represents</w:t>
              </w:r>
              <w:r w:rsidRPr="00622729">
                <w:rPr>
                  <w:lang w:eastAsia="zh-CN"/>
                </w:rPr>
                <w:t xml:space="preserve"> the conditions to select the entities acting as the RL agent.</w:t>
              </w:r>
            </w:ins>
          </w:p>
          <w:p w14:paraId="300AF3A6" w14:textId="77777777" w:rsidR="00DE4B93" w:rsidRDefault="00DE4B93" w:rsidP="00043F27">
            <w:pPr>
              <w:pStyle w:val="TAL"/>
              <w:rPr>
                <w:ins w:id="650" w:author="Intel - YY" w:date="2025-03-03T12:51:00Z"/>
                <w:lang w:eastAsia="zh-CN"/>
              </w:rPr>
            </w:pPr>
          </w:p>
          <w:p w14:paraId="2F320424" w14:textId="77777777" w:rsidR="00DE4B93" w:rsidRPr="00F17505" w:rsidRDefault="00DE4B93" w:rsidP="00043F27">
            <w:pPr>
              <w:pStyle w:val="TAL"/>
              <w:rPr>
                <w:ins w:id="651" w:author="Intel - YY" w:date="2025-03-03T12:51:00Z"/>
                <w:lang w:eastAsia="zh-CN"/>
              </w:rPr>
            </w:pPr>
          </w:p>
          <w:p w14:paraId="2CD5B4F1" w14:textId="77777777" w:rsidR="00DE4B93" w:rsidRPr="00F17505" w:rsidRDefault="00DE4B93" w:rsidP="00043F27">
            <w:pPr>
              <w:pStyle w:val="TAL"/>
            </w:pPr>
          </w:p>
        </w:tc>
        <w:tc>
          <w:tcPr>
            <w:tcW w:w="2254" w:type="dxa"/>
            <w:tcMar>
              <w:top w:w="0" w:type="dxa"/>
              <w:left w:w="28" w:type="dxa"/>
              <w:bottom w:w="0" w:type="dxa"/>
              <w:right w:w="28" w:type="dxa"/>
            </w:tcMar>
          </w:tcPr>
          <w:p w14:paraId="1D8B4F8E" w14:textId="77777777" w:rsidR="00DE4B93" w:rsidRPr="0015264F" w:rsidRDefault="00DE4B93" w:rsidP="00043F27">
            <w:pPr>
              <w:spacing w:after="0"/>
              <w:rPr>
                <w:ins w:id="652" w:author="Intel - YY" w:date="2025-03-03T12:51:00Z"/>
                <w:rFonts w:ascii="Arial" w:hAnsi="Arial" w:cs="Arial"/>
                <w:sz w:val="18"/>
                <w:szCs w:val="18"/>
              </w:rPr>
            </w:pPr>
            <w:ins w:id="653" w:author="Intel - YY" w:date="2025-03-03T12:51:00Z">
              <w:r>
                <w:rPr>
                  <w:rFonts w:ascii="Arial" w:hAnsi="Arial" w:cs="Arial"/>
                  <w:sz w:val="18"/>
                  <w:szCs w:val="18"/>
                </w:rPr>
                <w:t>type</w:t>
              </w:r>
              <w:r w:rsidRPr="0015264F">
                <w:rPr>
                  <w:rFonts w:ascii="Arial" w:hAnsi="Arial" w:cs="Arial"/>
                  <w:sz w:val="18"/>
                  <w:szCs w:val="18"/>
                </w:rPr>
                <w:t xml:space="preserve">: </w:t>
              </w:r>
              <w:r w:rsidRPr="008D24FA">
                <w:rPr>
                  <w:rFonts w:ascii="Arial" w:hAnsi="Arial" w:cs="Arial"/>
                  <w:sz w:val="18"/>
                  <w:szCs w:val="18"/>
                  <w:rPrChange w:id="654" w:author="Intel - YY" w:date="2025-03-03T12:14:00Z">
                    <w:rPr>
                      <w:rFonts w:ascii="Courier New" w:hAnsi="Courier New" w:cs="Courier New"/>
                      <w:lang w:eastAsia="zh-CN"/>
                    </w:rPr>
                  </w:rPrChange>
                </w:rPr>
                <w:t>EnvironmentScope</w:t>
              </w:r>
            </w:ins>
          </w:p>
          <w:p w14:paraId="0477B170" w14:textId="77777777" w:rsidR="00DE4B93" w:rsidRPr="0015264F" w:rsidRDefault="00DE4B93" w:rsidP="00043F27">
            <w:pPr>
              <w:spacing w:after="0"/>
              <w:rPr>
                <w:ins w:id="655" w:author="Intel - YY" w:date="2025-03-03T12:51:00Z"/>
                <w:rFonts w:ascii="Arial" w:hAnsi="Arial" w:cs="Arial"/>
                <w:sz w:val="18"/>
                <w:szCs w:val="18"/>
              </w:rPr>
            </w:pPr>
            <w:ins w:id="656" w:author="Intel - YY" w:date="2025-03-03T12:51:00Z">
              <w:r w:rsidRPr="0015264F">
                <w:rPr>
                  <w:rFonts w:ascii="Arial" w:hAnsi="Arial" w:cs="Arial"/>
                  <w:sz w:val="18"/>
                  <w:szCs w:val="18"/>
                </w:rPr>
                <w:t xml:space="preserve">multiplicity: </w:t>
              </w:r>
              <w:r>
                <w:rPr>
                  <w:rFonts w:ascii="Arial" w:hAnsi="Arial" w:cs="Arial"/>
                  <w:sz w:val="18"/>
                  <w:szCs w:val="18"/>
                </w:rPr>
                <w:t>1</w:t>
              </w:r>
            </w:ins>
          </w:p>
          <w:p w14:paraId="7EDEC7A9" w14:textId="77777777" w:rsidR="00DE4B93" w:rsidRPr="0015264F" w:rsidRDefault="00DE4B93" w:rsidP="00043F27">
            <w:pPr>
              <w:spacing w:after="0"/>
              <w:rPr>
                <w:ins w:id="657" w:author="Intel - YY" w:date="2025-03-03T12:51:00Z"/>
                <w:rFonts w:ascii="Arial" w:hAnsi="Arial" w:cs="Arial"/>
                <w:sz w:val="18"/>
                <w:szCs w:val="18"/>
              </w:rPr>
            </w:pPr>
            <w:ins w:id="658" w:author="Intel - YY" w:date="2025-03-03T12:51:00Z">
              <w:r w:rsidRPr="0015264F">
                <w:rPr>
                  <w:rFonts w:ascii="Arial" w:hAnsi="Arial" w:cs="Arial"/>
                  <w:sz w:val="18"/>
                  <w:szCs w:val="18"/>
                </w:rPr>
                <w:t>isOrdered: N/A</w:t>
              </w:r>
            </w:ins>
          </w:p>
          <w:p w14:paraId="439EA484" w14:textId="77777777" w:rsidR="00DE4B93" w:rsidRPr="0015264F" w:rsidRDefault="00DE4B93" w:rsidP="00043F27">
            <w:pPr>
              <w:spacing w:after="0"/>
              <w:rPr>
                <w:ins w:id="659" w:author="Intel - YY" w:date="2025-03-03T12:51:00Z"/>
                <w:rFonts w:ascii="Arial" w:hAnsi="Arial" w:cs="Arial"/>
                <w:sz w:val="18"/>
                <w:szCs w:val="18"/>
              </w:rPr>
            </w:pPr>
            <w:ins w:id="660" w:author="Intel - YY" w:date="2025-03-03T12:51:00Z">
              <w:r w:rsidRPr="0015264F">
                <w:rPr>
                  <w:rFonts w:ascii="Arial" w:hAnsi="Arial" w:cs="Arial"/>
                  <w:sz w:val="18"/>
                  <w:szCs w:val="18"/>
                </w:rPr>
                <w:t>isUnique: N/A</w:t>
              </w:r>
            </w:ins>
          </w:p>
          <w:p w14:paraId="381A3B30" w14:textId="77777777" w:rsidR="00DE4B93" w:rsidRPr="0015264F" w:rsidRDefault="00DE4B93" w:rsidP="00043F27">
            <w:pPr>
              <w:spacing w:after="0"/>
              <w:rPr>
                <w:ins w:id="661" w:author="Intel - YY" w:date="2025-03-03T12:51:00Z"/>
                <w:rFonts w:ascii="Arial" w:hAnsi="Arial" w:cs="Arial"/>
                <w:sz w:val="18"/>
                <w:szCs w:val="18"/>
              </w:rPr>
            </w:pPr>
            <w:ins w:id="662" w:author="Intel - YY" w:date="2025-03-03T12:51:00Z">
              <w:r w:rsidRPr="0015264F">
                <w:rPr>
                  <w:rFonts w:ascii="Arial" w:hAnsi="Arial" w:cs="Arial"/>
                  <w:sz w:val="18"/>
                  <w:szCs w:val="18"/>
                </w:rPr>
                <w:t xml:space="preserve">defaultValue: None </w:t>
              </w:r>
            </w:ins>
          </w:p>
          <w:p w14:paraId="615D751B" w14:textId="77777777" w:rsidR="00DE4B93" w:rsidRDefault="00DE4B93" w:rsidP="00043F27">
            <w:pPr>
              <w:spacing w:after="0"/>
              <w:rPr>
                <w:rFonts w:ascii="Arial" w:hAnsi="Arial" w:cs="Arial"/>
                <w:sz w:val="18"/>
                <w:szCs w:val="18"/>
              </w:rPr>
            </w:pPr>
            <w:ins w:id="663" w:author="Intel - YY" w:date="2025-03-03T12:51:00Z">
              <w:r w:rsidRPr="0015264F">
                <w:rPr>
                  <w:rFonts w:ascii="Arial" w:hAnsi="Arial" w:cs="Arial"/>
                  <w:sz w:val="18"/>
                  <w:szCs w:val="18"/>
                </w:rPr>
                <w:t>isNullable: False</w:t>
              </w:r>
            </w:ins>
          </w:p>
        </w:tc>
      </w:tr>
      <w:tr w:rsidR="00DE4B93" w14:paraId="683BAA07" w14:textId="77777777" w:rsidTr="00DE4B93">
        <w:trPr>
          <w:gridAfter w:val="2"/>
          <w:wAfter w:w="40" w:type="dxa"/>
          <w:jc w:val="center"/>
        </w:trPr>
        <w:tc>
          <w:tcPr>
            <w:tcW w:w="3124" w:type="dxa"/>
            <w:tcMar>
              <w:top w:w="0" w:type="dxa"/>
              <w:left w:w="28" w:type="dxa"/>
              <w:bottom w:w="0" w:type="dxa"/>
              <w:right w:w="28" w:type="dxa"/>
            </w:tcMar>
          </w:tcPr>
          <w:p w14:paraId="307E6F2A" w14:textId="77777777" w:rsidR="00DE4B93" w:rsidRDefault="00DE4B93" w:rsidP="00043F27">
            <w:pPr>
              <w:spacing w:after="0"/>
              <w:rPr>
                <w:rFonts w:ascii="Courier New" w:hAnsi="Courier New" w:cs="Courier New"/>
                <w:lang w:eastAsia="zh-CN"/>
              </w:rPr>
            </w:pPr>
            <w:ins w:id="664" w:author="Pengxiang Xie_rev" w:date="2025-03-17T09:51:00Z">
              <w:r>
                <w:rPr>
                  <w:rFonts w:ascii="Courier New" w:hAnsi="Courier New" w:cs="Courier New" w:hint="eastAsia"/>
                  <w:lang w:eastAsia="zh-CN"/>
                </w:rPr>
                <w:t>r</w:t>
              </w:r>
              <w:r>
                <w:rPr>
                  <w:rFonts w:ascii="Courier New" w:hAnsi="Courier New" w:cs="Courier New"/>
                  <w:lang w:eastAsia="zh-CN"/>
                </w:rPr>
                <w:t>LActionsImpactedScope</w:t>
              </w:r>
            </w:ins>
          </w:p>
        </w:tc>
        <w:tc>
          <w:tcPr>
            <w:tcW w:w="4252" w:type="dxa"/>
            <w:shd w:val="clear" w:color="auto" w:fill="auto"/>
            <w:tcMar>
              <w:top w:w="0" w:type="dxa"/>
              <w:left w:w="28" w:type="dxa"/>
              <w:bottom w:w="0" w:type="dxa"/>
              <w:right w:w="28" w:type="dxa"/>
            </w:tcMar>
          </w:tcPr>
          <w:p w14:paraId="7D7B78FE" w14:textId="77777777" w:rsidR="00DE4B93" w:rsidRDefault="00DE4B93" w:rsidP="00043F27">
            <w:pPr>
              <w:pStyle w:val="TAL"/>
              <w:rPr>
                <w:ins w:id="665" w:author="Pengxiang Xie_rev" w:date="2025-03-17T09:53:00Z"/>
                <w:lang w:eastAsia="zh-CN"/>
              </w:rPr>
            </w:pPr>
            <w:ins w:id="666" w:author="Pengxiang Xie_rev" w:date="2025-03-17T09:53:00Z">
              <w:r w:rsidRPr="00F17505">
                <w:t>It</w:t>
              </w:r>
              <w:r>
                <w:rPr>
                  <w:rFonts w:hint="eastAsia"/>
                  <w:lang w:eastAsia="zh-CN"/>
                </w:rPr>
                <w:t xml:space="preserve"> provides the scope of the </w:t>
              </w:r>
              <w:r>
                <w:rPr>
                  <w:lang w:eastAsia="zh-CN"/>
                </w:rPr>
                <w:t>selected</w:t>
              </w:r>
              <w:r>
                <w:rPr>
                  <w:rFonts w:hint="eastAsia"/>
                  <w:lang w:eastAsia="zh-CN"/>
                </w:rPr>
                <w:t xml:space="preserve"> </w:t>
              </w:r>
              <w:r>
                <w:rPr>
                  <w:lang w:eastAsia="zh-CN"/>
                </w:rPr>
                <w:t>environment</w:t>
              </w:r>
              <w:r>
                <w:rPr>
                  <w:rFonts w:hint="eastAsia"/>
                  <w:lang w:eastAsia="zh-CN"/>
                </w:rPr>
                <w:t xml:space="preserve"> for </w:t>
              </w:r>
              <w:r>
                <w:rPr>
                  <w:lang w:eastAsia="zh-CN"/>
                </w:rPr>
                <w:t xml:space="preserve">entities impacted by actions of </w:t>
              </w:r>
              <w:r>
                <w:rPr>
                  <w:rFonts w:hint="eastAsia"/>
                  <w:lang w:eastAsia="zh-CN"/>
                </w:rPr>
                <w:t>RL</w:t>
              </w:r>
              <w:r>
                <w:rPr>
                  <w:lang w:eastAsia="zh-CN"/>
                </w:rPr>
                <w:t xml:space="preserve"> agent</w:t>
              </w:r>
              <w:r>
                <w:rPr>
                  <w:rFonts w:hint="eastAsia"/>
                  <w:lang w:eastAsia="zh-CN"/>
                </w:rPr>
                <w:t>.</w:t>
              </w:r>
              <w:r>
                <w:rPr>
                  <w:lang w:eastAsia="zh-CN"/>
                </w:rPr>
                <w:t xml:space="preserve"> It may indicate</w:t>
              </w:r>
              <w:r w:rsidRPr="00622729">
                <w:rPr>
                  <w:lang w:eastAsia="zh-CN"/>
                </w:rPr>
                <w:t xml:space="preserve"> the identity of the </w:t>
              </w:r>
              <w:r>
                <w:rPr>
                  <w:lang w:eastAsia="zh-CN"/>
                </w:rPr>
                <w:t>impacted ent</w:t>
              </w:r>
            </w:ins>
            <w:ins w:id="667" w:author="Pengxiang Xie_rev" w:date="2025-03-17T09:54:00Z">
              <w:r>
                <w:rPr>
                  <w:lang w:eastAsia="zh-CN"/>
                </w:rPr>
                <w:t>ities</w:t>
              </w:r>
            </w:ins>
            <w:ins w:id="668" w:author="Pengxiang Xie_rev" w:date="2025-03-17T09:53:00Z">
              <w:r w:rsidRPr="00622729">
                <w:rPr>
                  <w:lang w:eastAsia="zh-CN"/>
                </w:rPr>
                <w:t>. When the</w:t>
              </w:r>
            </w:ins>
            <w:ins w:id="669" w:author="Pengxiang Xie_rev" w:date="2025-03-17T09:54:00Z">
              <w:r>
                <w:rPr>
                  <w:lang w:eastAsia="zh-CN"/>
                </w:rPr>
                <w:t xml:space="preserve"> impacted entities</w:t>
              </w:r>
            </w:ins>
            <w:ins w:id="670" w:author="Pengxiang Xie_rev" w:date="2025-03-17T09:53:00Z">
              <w:r>
                <w:rPr>
                  <w:lang w:eastAsia="zh-CN"/>
                </w:rPr>
                <w:t xml:space="preserve"> </w:t>
              </w:r>
            </w:ins>
            <w:ins w:id="671" w:author="Pengxiang Xie_rev" w:date="2025-03-17T09:54:00Z">
              <w:r>
                <w:rPr>
                  <w:lang w:eastAsia="zh-CN"/>
                </w:rPr>
                <w:t>are</w:t>
              </w:r>
            </w:ins>
            <w:ins w:id="672" w:author="Pengxiang Xie_rev" w:date="2025-03-17T09:53:00Z">
              <w:r w:rsidRPr="00622729">
                <w:rPr>
                  <w:lang w:eastAsia="zh-CN"/>
                </w:rPr>
                <w:t xml:space="preserve"> not specified, </w:t>
              </w:r>
              <w:r>
                <w:rPr>
                  <w:lang w:eastAsia="zh-CN"/>
                </w:rPr>
                <w:t>it represents</w:t>
              </w:r>
              <w:r w:rsidRPr="00622729">
                <w:rPr>
                  <w:lang w:eastAsia="zh-CN"/>
                </w:rPr>
                <w:t xml:space="preserve"> the conditions to select the entities </w:t>
              </w:r>
            </w:ins>
            <w:ins w:id="673" w:author="Pengxiang Xie_rev" w:date="2025-03-17T09:54:00Z">
              <w:r>
                <w:rPr>
                  <w:lang w:eastAsia="zh-CN"/>
                </w:rPr>
                <w:t>impacted by actions of</w:t>
              </w:r>
            </w:ins>
            <w:ins w:id="674" w:author="Pengxiang Xie_rev" w:date="2025-03-17T09:53:00Z">
              <w:r w:rsidRPr="00622729">
                <w:rPr>
                  <w:lang w:eastAsia="zh-CN"/>
                </w:rPr>
                <w:t xml:space="preserve"> the RL agent.</w:t>
              </w:r>
            </w:ins>
          </w:p>
          <w:p w14:paraId="04DDA735" w14:textId="77777777" w:rsidR="00DE4B93" w:rsidRPr="00622729" w:rsidRDefault="00DE4B93" w:rsidP="00043F27">
            <w:pPr>
              <w:pStyle w:val="TAL"/>
            </w:pPr>
          </w:p>
        </w:tc>
        <w:tc>
          <w:tcPr>
            <w:tcW w:w="2254" w:type="dxa"/>
            <w:tcMar>
              <w:top w:w="0" w:type="dxa"/>
              <w:left w:w="28" w:type="dxa"/>
              <w:bottom w:w="0" w:type="dxa"/>
              <w:right w:w="28" w:type="dxa"/>
            </w:tcMar>
          </w:tcPr>
          <w:p w14:paraId="46644457" w14:textId="77777777" w:rsidR="00DE4B93" w:rsidRPr="0015264F" w:rsidRDefault="00DE4B93" w:rsidP="00043F27">
            <w:pPr>
              <w:spacing w:after="0"/>
              <w:rPr>
                <w:ins w:id="675" w:author="Pengxiang Xie_rev" w:date="2025-03-17T09:54:00Z"/>
                <w:rFonts w:ascii="Arial" w:hAnsi="Arial" w:cs="Arial"/>
                <w:sz w:val="18"/>
                <w:szCs w:val="18"/>
              </w:rPr>
            </w:pPr>
            <w:ins w:id="676" w:author="Pengxiang Xie_rev" w:date="2025-03-17T09:54:00Z">
              <w:r>
                <w:rPr>
                  <w:rFonts w:ascii="Arial" w:hAnsi="Arial" w:cs="Arial"/>
                  <w:sz w:val="18"/>
                  <w:szCs w:val="18"/>
                </w:rPr>
                <w:t>type</w:t>
              </w:r>
              <w:r w:rsidRPr="0015264F">
                <w:rPr>
                  <w:rFonts w:ascii="Arial" w:hAnsi="Arial" w:cs="Arial"/>
                  <w:sz w:val="18"/>
                  <w:szCs w:val="18"/>
                </w:rPr>
                <w:t xml:space="preserve">: </w:t>
              </w:r>
              <w:r w:rsidRPr="001F0BC6">
                <w:rPr>
                  <w:rFonts w:ascii="Arial" w:hAnsi="Arial" w:cs="Arial"/>
                  <w:sz w:val="18"/>
                  <w:szCs w:val="18"/>
                </w:rPr>
                <w:t>EnvironmentScope</w:t>
              </w:r>
            </w:ins>
          </w:p>
          <w:p w14:paraId="0F9E9E44" w14:textId="77777777" w:rsidR="00DE4B93" w:rsidRPr="0015264F" w:rsidRDefault="00DE4B93" w:rsidP="00043F27">
            <w:pPr>
              <w:spacing w:after="0"/>
              <w:rPr>
                <w:ins w:id="677" w:author="Pengxiang Xie_rev" w:date="2025-03-17T09:54:00Z"/>
                <w:rFonts w:ascii="Arial" w:hAnsi="Arial" w:cs="Arial"/>
                <w:sz w:val="18"/>
                <w:szCs w:val="18"/>
              </w:rPr>
            </w:pPr>
            <w:ins w:id="678" w:author="Pengxiang Xie_rev" w:date="2025-03-17T09:54:00Z">
              <w:r w:rsidRPr="0015264F">
                <w:rPr>
                  <w:rFonts w:ascii="Arial" w:hAnsi="Arial" w:cs="Arial"/>
                  <w:sz w:val="18"/>
                  <w:szCs w:val="18"/>
                </w:rPr>
                <w:t xml:space="preserve">multiplicity: </w:t>
              </w:r>
              <w:r>
                <w:rPr>
                  <w:rFonts w:ascii="Arial" w:hAnsi="Arial" w:cs="Arial"/>
                  <w:sz w:val="18"/>
                  <w:szCs w:val="18"/>
                </w:rPr>
                <w:t>1</w:t>
              </w:r>
            </w:ins>
          </w:p>
          <w:p w14:paraId="532A5651" w14:textId="77777777" w:rsidR="00DE4B93" w:rsidRPr="0015264F" w:rsidRDefault="00DE4B93" w:rsidP="00043F27">
            <w:pPr>
              <w:spacing w:after="0"/>
              <w:rPr>
                <w:ins w:id="679" w:author="Pengxiang Xie_rev" w:date="2025-03-17T09:54:00Z"/>
                <w:rFonts w:ascii="Arial" w:hAnsi="Arial" w:cs="Arial"/>
                <w:sz w:val="18"/>
                <w:szCs w:val="18"/>
              </w:rPr>
            </w:pPr>
            <w:ins w:id="680" w:author="Pengxiang Xie_rev" w:date="2025-03-17T09:54:00Z">
              <w:r w:rsidRPr="0015264F">
                <w:rPr>
                  <w:rFonts w:ascii="Arial" w:hAnsi="Arial" w:cs="Arial"/>
                  <w:sz w:val="18"/>
                  <w:szCs w:val="18"/>
                </w:rPr>
                <w:t>isOrdered: N/A</w:t>
              </w:r>
            </w:ins>
          </w:p>
          <w:p w14:paraId="1A3E436F" w14:textId="77777777" w:rsidR="00DE4B93" w:rsidRPr="0015264F" w:rsidRDefault="00DE4B93" w:rsidP="00043F27">
            <w:pPr>
              <w:spacing w:after="0"/>
              <w:rPr>
                <w:ins w:id="681" w:author="Pengxiang Xie_rev" w:date="2025-03-17T09:54:00Z"/>
                <w:rFonts w:ascii="Arial" w:hAnsi="Arial" w:cs="Arial"/>
                <w:sz w:val="18"/>
                <w:szCs w:val="18"/>
              </w:rPr>
            </w:pPr>
            <w:ins w:id="682" w:author="Pengxiang Xie_rev" w:date="2025-03-17T09:54:00Z">
              <w:r w:rsidRPr="0015264F">
                <w:rPr>
                  <w:rFonts w:ascii="Arial" w:hAnsi="Arial" w:cs="Arial"/>
                  <w:sz w:val="18"/>
                  <w:szCs w:val="18"/>
                </w:rPr>
                <w:t>isUnique: N/A</w:t>
              </w:r>
            </w:ins>
          </w:p>
          <w:p w14:paraId="61ADC347" w14:textId="77777777" w:rsidR="00DE4B93" w:rsidRPr="0015264F" w:rsidRDefault="00DE4B93" w:rsidP="00043F27">
            <w:pPr>
              <w:spacing w:after="0"/>
              <w:rPr>
                <w:ins w:id="683" w:author="Pengxiang Xie_rev" w:date="2025-03-17T09:54:00Z"/>
                <w:rFonts w:ascii="Arial" w:hAnsi="Arial" w:cs="Arial"/>
                <w:sz w:val="18"/>
                <w:szCs w:val="18"/>
              </w:rPr>
            </w:pPr>
            <w:ins w:id="684" w:author="Pengxiang Xie_rev" w:date="2025-03-17T09:54:00Z">
              <w:r w:rsidRPr="0015264F">
                <w:rPr>
                  <w:rFonts w:ascii="Arial" w:hAnsi="Arial" w:cs="Arial"/>
                  <w:sz w:val="18"/>
                  <w:szCs w:val="18"/>
                </w:rPr>
                <w:t xml:space="preserve">defaultValue: None </w:t>
              </w:r>
            </w:ins>
          </w:p>
          <w:p w14:paraId="62295F58" w14:textId="77777777" w:rsidR="00DE4B93" w:rsidRDefault="00DE4B93" w:rsidP="00043F27">
            <w:pPr>
              <w:spacing w:after="0"/>
              <w:rPr>
                <w:rFonts w:ascii="Arial" w:hAnsi="Arial" w:cs="Arial"/>
                <w:sz w:val="18"/>
                <w:szCs w:val="18"/>
              </w:rPr>
            </w:pPr>
            <w:ins w:id="685" w:author="Pengxiang Xie_rev" w:date="2025-03-17T09:54:00Z">
              <w:r w:rsidRPr="0015264F">
                <w:rPr>
                  <w:rFonts w:ascii="Arial" w:hAnsi="Arial" w:cs="Arial"/>
                  <w:sz w:val="18"/>
                  <w:szCs w:val="18"/>
                </w:rPr>
                <w:t>isNullable: False</w:t>
              </w:r>
            </w:ins>
          </w:p>
        </w:tc>
      </w:tr>
      <w:tr w:rsidR="00DE4B93" w14:paraId="73620263" w14:textId="77777777" w:rsidTr="00DE4B93">
        <w:trPr>
          <w:gridAfter w:val="2"/>
          <w:wAfter w:w="40" w:type="dxa"/>
          <w:jc w:val="center"/>
        </w:trPr>
        <w:tc>
          <w:tcPr>
            <w:tcW w:w="3124" w:type="dxa"/>
            <w:tcMar>
              <w:top w:w="0" w:type="dxa"/>
              <w:left w:w="28" w:type="dxa"/>
              <w:bottom w:w="0" w:type="dxa"/>
              <w:right w:w="28" w:type="dxa"/>
            </w:tcMar>
          </w:tcPr>
          <w:p w14:paraId="53F6C06F" w14:textId="77777777" w:rsidR="00DE4B93" w:rsidRDefault="00DE4B93" w:rsidP="00043F27">
            <w:pPr>
              <w:spacing w:after="0"/>
              <w:rPr>
                <w:rFonts w:ascii="Courier New" w:hAnsi="Courier New" w:cs="Courier New"/>
                <w:lang w:eastAsia="zh-CN"/>
              </w:rPr>
            </w:pPr>
            <w:ins w:id="686" w:author="Intel - YY" w:date="2025-03-03T12:51:00Z">
              <w:r w:rsidRPr="00FD6B1A">
                <w:rPr>
                  <w:rFonts w:ascii="Courier New" w:hAnsi="Courier New" w:cs="Courier New"/>
                  <w:lang w:eastAsia="zh-CN"/>
                </w:rPr>
                <w:t>managedEntitiesScope</w:t>
              </w:r>
            </w:ins>
          </w:p>
        </w:tc>
        <w:tc>
          <w:tcPr>
            <w:tcW w:w="4252" w:type="dxa"/>
            <w:shd w:val="clear" w:color="auto" w:fill="auto"/>
            <w:tcMar>
              <w:top w:w="0" w:type="dxa"/>
              <w:left w:w="28" w:type="dxa"/>
              <w:bottom w:w="0" w:type="dxa"/>
              <w:right w:w="28" w:type="dxa"/>
            </w:tcMar>
          </w:tcPr>
          <w:p w14:paraId="3C413FC3" w14:textId="77777777" w:rsidR="00DE4B93" w:rsidRPr="00BC0026" w:rsidRDefault="00DE4B93" w:rsidP="00043F27">
            <w:pPr>
              <w:pStyle w:val="TAL"/>
              <w:rPr>
                <w:ins w:id="687" w:author="Intel - YY" w:date="2025-03-03T12:51:00Z"/>
                <w:color w:val="000000"/>
              </w:rPr>
            </w:pPr>
            <w:ins w:id="688" w:author="Intel - YY" w:date="2025-03-03T12:51:00Z">
              <w:r w:rsidRPr="00BC0026">
                <w:rPr>
                  <w:color w:val="000000"/>
                </w:rPr>
                <w:t xml:space="preserve">It </w:t>
              </w:r>
              <w:r>
                <w:rPr>
                  <w:rFonts w:hint="eastAsia"/>
                  <w:color w:val="000000"/>
                  <w:lang w:eastAsia="zh-CN"/>
                </w:rPr>
                <w:t>specifies</w:t>
              </w:r>
              <w:r w:rsidRPr="00BC0026">
                <w:rPr>
                  <w:color w:val="000000"/>
                </w:rPr>
                <w:t xml:space="preserve"> the scope of the </w:t>
              </w:r>
              <w:r>
                <w:rPr>
                  <w:rFonts w:hint="eastAsia"/>
                  <w:color w:val="000000"/>
                  <w:lang w:eastAsia="zh-CN"/>
                </w:rPr>
                <w:t>environment</w:t>
              </w:r>
              <w:r w:rsidRPr="00BC0026">
                <w:rPr>
                  <w:color w:val="000000"/>
                </w:rPr>
                <w:t xml:space="preserve"> by the DNs of the managed entities.</w:t>
              </w:r>
            </w:ins>
          </w:p>
          <w:p w14:paraId="2E37E2B9" w14:textId="77777777" w:rsidR="00DE4B93" w:rsidRPr="00BC0026" w:rsidRDefault="00DE4B93" w:rsidP="00043F27">
            <w:pPr>
              <w:pStyle w:val="TAL"/>
              <w:rPr>
                <w:ins w:id="689" w:author="Intel - YY" w:date="2025-03-03T12:51:00Z"/>
                <w:color w:val="000000"/>
              </w:rPr>
            </w:pPr>
          </w:p>
          <w:p w14:paraId="3101A69A" w14:textId="77777777" w:rsidR="00DE4B93" w:rsidRPr="00BC0026" w:rsidRDefault="00DE4B93" w:rsidP="00043F27">
            <w:pPr>
              <w:pStyle w:val="TAL"/>
              <w:rPr>
                <w:ins w:id="690" w:author="Intel - YY" w:date="2025-03-03T12:51:00Z"/>
              </w:rPr>
            </w:pPr>
            <w:ins w:id="691" w:author="Intel - YY" w:date="2025-03-03T12:51:00Z">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w:t>
              </w:r>
              <w:r>
                <w:rPr>
                  <w:rFonts w:hint="eastAsia"/>
                  <w:lang w:eastAsia="zh-CN"/>
                </w:rPr>
                <w:t>12</w:t>
              </w:r>
              <w:r w:rsidRPr="00BC0026">
                <w:t>]).</w:t>
              </w:r>
            </w:ins>
          </w:p>
          <w:p w14:paraId="27614228" w14:textId="77777777" w:rsidR="00DE4B93" w:rsidRPr="00BC0026" w:rsidRDefault="00DE4B93" w:rsidP="00043F27">
            <w:pPr>
              <w:spacing w:after="0"/>
              <w:rPr>
                <w:ins w:id="692" w:author="Intel - YY" w:date="2025-03-03T12:51:00Z"/>
                <w:rFonts w:ascii="Arial" w:hAnsi="Arial"/>
                <w:color w:val="000000"/>
                <w:sz w:val="18"/>
              </w:rPr>
            </w:pPr>
          </w:p>
          <w:p w14:paraId="5933B4B3" w14:textId="77777777" w:rsidR="00DE4B93" w:rsidRPr="00F17505" w:rsidRDefault="00DE4B93" w:rsidP="00043F27">
            <w:pPr>
              <w:pStyle w:val="TAL"/>
            </w:pPr>
            <w:ins w:id="693" w:author="Intel - YY" w:date="2025-03-03T12:51:00Z">
              <w:r w:rsidRPr="00BC0026">
                <w:rPr>
                  <w:color w:val="000000"/>
                </w:rPr>
                <w:t>For each MOI provided by this attribute, the MOI itself and all of its subordinated MOIs are in the scope.</w:t>
              </w:r>
            </w:ins>
          </w:p>
        </w:tc>
        <w:tc>
          <w:tcPr>
            <w:tcW w:w="2254" w:type="dxa"/>
            <w:tcMar>
              <w:top w:w="0" w:type="dxa"/>
              <w:left w:w="28" w:type="dxa"/>
              <w:bottom w:w="0" w:type="dxa"/>
              <w:right w:w="28" w:type="dxa"/>
            </w:tcMar>
          </w:tcPr>
          <w:p w14:paraId="2FA80B66" w14:textId="77777777" w:rsidR="00DE4B93" w:rsidRPr="00BC0026" w:rsidRDefault="00DE4B93" w:rsidP="00043F27">
            <w:pPr>
              <w:tabs>
                <w:tab w:val="center" w:pos="1333"/>
              </w:tabs>
              <w:spacing w:after="0"/>
              <w:rPr>
                <w:ins w:id="694" w:author="Intel - YY" w:date="2025-03-03T12:51:00Z"/>
                <w:rFonts w:ascii="Arial" w:hAnsi="Arial" w:cs="Arial"/>
                <w:sz w:val="18"/>
                <w:szCs w:val="18"/>
                <w:lang w:eastAsia="zh-CN"/>
              </w:rPr>
            </w:pPr>
            <w:ins w:id="695" w:author="Intel - YY" w:date="2025-03-03T12:51:00Z">
              <w:r w:rsidRPr="00BC0026">
                <w:rPr>
                  <w:rFonts w:ascii="Arial" w:hAnsi="Arial" w:cs="Arial"/>
                  <w:sz w:val="18"/>
                  <w:szCs w:val="18"/>
                  <w:lang w:eastAsia="zh-CN"/>
                </w:rPr>
                <w:t>type: DN</w:t>
              </w:r>
            </w:ins>
          </w:p>
          <w:p w14:paraId="5CCA0FC2" w14:textId="77777777" w:rsidR="00DE4B93" w:rsidRPr="00BC0026" w:rsidRDefault="00DE4B93" w:rsidP="00043F27">
            <w:pPr>
              <w:tabs>
                <w:tab w:val="center" w:pos="1333"/>
              </w:tabs>
              <w:spacing w:after="0"/>
              <w:rPr>
                <w:ins w:id="696" w:author="Intel - YY" w:date="2025-03-03T12:51:00Z"/>
                <w:rFonts w:ascii="Arial" w:hAnsi="Arial" w:cs="Arial"/>
                <w:sz w:val="18"/>
                <w:szCs w:val="18"/>
                <w:lang w:eastAsia="zh-CN"/>
              </w:rPr>
            </w:pPr>
            <w:ins w:id="697" w:author="Intel - YY" w:date="2025-03-03T12:51:00Z">
              <w:r w:rsidRPr="00BC0026">
                <w:rPr>
                  <w:rFonts w:ascii="Arial" w:hAnsi="Arial" w:cs="Arial"/>
                  <w:sz w:val="18"/>
                  <w:szCs w:val="18"/>
                  <w:lang w:eastAsia="zh-CN"/>
                </w:rPr>
                <w:t>multiplicity: *</w:t>
              </w:r>
            </w:ins>
          </w:p>
          <w:p w14:paraId="4ECB7F29" w14:textId="77777777" w:rsidR="00DE4B93" w:rsidRPr="00BC0026" w:rsidRDefault="00DE4B93" w:rsidP="00043F27">
            <w:pPr>
              <w:tabs>
                <w:tab w:val="center" w:pos="1333"/>
              </w:tabs>
              <w:spacing w:after="0"/>
              <w:rPr>
                <w:ins w:id="698" w:author="Intel - YY" w:date="2025-03-03T12:51:00Z"/>
                <w:rFonts w:ascii="Arial" w:hAnsi="Arial" w:cs="Arial"/>
                <w:sz w:val="18"/>
                <w:szCs w:val="18"/>
                <w:lang w:eastAsia="zh-CN"/>
              </w:rPr>
            </w:pPr>
            <w:ins w:id="699" w:author="Intel - YY" w:date="2025-03-03T12:51:00Z">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ins>
          </w:p>
          <w:p w14:paraId="6FDA2122" w14:textId="77777777" w:rsidR="00DE4B93" w:rsidRPr="00BC0026" w:rsidRDefault="00DE4B93" w:rsidP="00043F27">
            <w:pPr>
              <w:tabs>
                <w:tab w:val="center" w:pos="1333"/>
              </w:tabs>
              <w:spacing w:after="0"/>
              <w:rPr>
                <w:ins w:id="700" w:author="Intel - YY" w:date="2025-03-03T12:51:00Z"/>
                <w:rFonts w:ascii="Arial" w:hAnsi="Arial" w:cs="Arial"/>
                <w:sz w:val="18"/>
                <w:szCs w:val="18"/>
                <w:lang w:eastAsia="zh-CN"/>
              </w:rPr>
            </w:pPr>
            <w:ins w:id="701" w:author="Intel - YY" w:date="2025-03-03T12:51:00Z">
              <w:r w:rsidRPr="00BC0026">
                <w:rPr>
                  <w:rFonts w:ascii="Arial" w:hAnsi="Arial" w:cs="Arial"/>
                  <w:sz w:val="18"/>
                  <w:szCs w:val="18"/>
                  <w:lang w:eastAsia="zh-CN"/>
                </w:rPr>
                <w:t xml:space="preserve">isUnique: </w:t>
              </w:r>
              <w:r w:rsidRPr="00C51D26">
                <w:rPr>
                  <w:rFonts w:ascii="Arial" w:hAnsi="Arial" w:cs="Arial"/>
                  <w:sz w:val="18"/>
                  <w:szCs w:val="18"/>
                  <w:lang w:eastAsia="zh-CN"/>
                </w:rPr>
                <w:t>True</w:t>
              </w:r>
            </w:ins>
          </w:p>
          <w:p w14:paraId="1E35FC01" w14:textId="77777777" w:rsidR="00DE4B93" w:rsidRPr="00BC0026" w:rsidRDefault="00DE4B93" w:rsidP="00043F27">
            <w:pPr>
              <w:tabs>
                <w:tab w:val="center" w:pos="1333"/>
              </w:tabs>
              <w:spacing w:after="0"/>
              <w:rPr>
                <w:ins w:id="702" w:author="Intel - YY" w:date="2025-03-03T12:51:00Z"/>
                <w:rFonts w:ascii="Arial" w:hAnsi="Arial" w:cs="Arial"/>
                <w:sz w:val="18"/>
                <w:szCs w:val="18"/>
                <w:lang w:eastAsia="zh-CN"/>
              </w:rPr>
            </w:pPr>
            <w:ins w:id="703" w:author="Intel - YY" w:date="2025-03-03T12:51:00Z">
              <w:r w:rsidRPr="00BC0026">
                <w:rPr>
                  <w:rFonts w:ascii="Arial" w:hAnsi="Arial" w:cs="Arial"/>
                  <w:sz w:val="18"/>
                  <w:szCs w:val="18"/>
                  <w:lang w:eastAsia="zh-CN"/>
                </w:rPr>
                <w:t xml:space="preserve">defaultValue: None </w:t>
              </w:r>
            </w:ins>
          </w:p>
          <w:p w14:paraId="18118683" w14:textId="77777777" w:rsidR="00DE4B93" w:rsidRDefault="00DE4B93" w:rsidP="00043F27">
            <w:pPr>
              <w:tabs>
                <w:tab w:val="center" w:pos="1333"/>
              </w:tabs>
              <w:spacing w:after="0"/>
              <w:rPr>
                <w:rFonts w:ascii="Arial" w:hAnsi="Arial" w:cs="Arial"/>
                <w:sz w:val="18"/>
                <w:szCs w:val="18"/>
              </w:rPr>
            </w:pPr>
            <w:ins w:id="704" w:author="Intel - YY" w:date="2025-03-03T12:51:00Z">
              <w:r w:rsidRPr="00BC0026">
                <w:rPr>
                  <w:rFonts w:ascii="Arial" w:hAnsi="Arial" w:cs="Arial"/>
                  <w:sz w:val="18"/>
                  <w:szCs w:val="18"/>
                  <w:lang w:eastAsia="zh-CN"/>
                </w:rPr>
                <w:t xml:space="preserve">isNullable: </w:t>
              </w:r>
              <w:r>
                <w:rPr>
                  <w:rFonts w:ascii="Arial" w:hAnsi="Arial" w:cs="Arial"/>
                  <w:sz w:val="18"/>
                  <w:szCs w:val="18"/>
                  <w:lang w:eastAsia="zh-CN"/>
                </w:rPr>
                <w:t>False</w:t>
              </w:r>
            </w:ins>
          </w:p>
        </w:tc>
      </w:tr>
      <w:tr w:rsidR="00DE4B93" w14:paraId="76AB0328" w14:textId="77777777" w:rsidTr="00DE4B93">
        <w:trPr>
          <w:gridAfter w:val="2"/>
          <w:wAfter w:w="40" w:type="dxa"/>
          <w:jc w:val="center"/>
        </w:trPr>
        <w:tc>
          <w:tcPr>
            <w:tcW w:w="3124" w:type="dxa"/>
            <w:tcMar>
              <w:top w:w="0" w:type="dxa"/>
              <w:left w:w="28" w:type="dxa"/>
              <w:bottom w:w="0" w:type="dxa"/>
              <w:right w:w="28" w:type="dxa"/>
            </w:tcMar>
          </w:tcPr>
          <w:p w14:paraId="12029604" w14:textId="77777777" w:rsidR="00DE4B93" w:rsidRDefault="00DE4B93" w:rsidP="00043F27">
            <w:pPr>
              <w:spacing w:after="0"/>
              <w:rPr>
                <w:rFonts w:ascii="Courier New" w:hAnsi="Courier New" w:cs="Courier New"/>
                <w:lang w:eastAsia="zh-CN"/>
              </w:rPr>
            </w:pPr>
            <w:ins w:id="705" w:author="Pengxiang Xie_rev" w:date="2025-03-17T10:09:00Z">
              <w:r w:rsidRPr="00B75EAD">
                <w:rPr>
                  <w:rFonts w:ascii="Courier New" w:hAnsi="Courier New" w:cs="Courier New"/>
                  <w:lang w:eastAsia="zh-CN"/>
                </w:rPr>
                <w:t>selectivityCondition</w:t>
              </w:r>
            </w:ins>
          </w:p>
        </w:tc>
        <w:tc>
          <w:tcPr>
            <w:tcW w:w="4252" w:type="dxa"/>
            <w:shd w:val="clear" w:color="auto" w:fill="auto"/>
            <w:tcMar>
              <w:top w:w="0" w:type="dxa"/>
              <w:left w:w="28" w:type="dxa"/>
              <w:bottom w:w="0" w:type="dxa"/>
              <w:right w:w="28" w:type="dxa"/>
            </w:tcMar>
          </w:tcPr>
          <w:p w14:paraId="0841C949" w14:textId="77777777" w:rsidR="00DE4B93" w:rsidRPr="00F17505" w:rsidRDefault="00DE4B93" w:rsidP="00043F27">
            <w:pPr>
              <w:pStyle w:val="TAL"/>
            </w:pPr>
            <w:ins w:id="706" w:author="Intel - YY" w:date="2025-03-03T12:51:00Z">
              <w:r w:rsidRPr="00BC0026">
                <w:rPr>
                  <w:color w:val="000000"/>
                </w:rPr>
                <w:t xml:space="preserve">It indicates the scope of the </w:t>
              </w:r>
              <w:r>
                <w:rPr>
                  <w:rFonts w:hint="eastAsia"/>
                  <w:color w:val="000000"/>
                  <w:lang w:eastAsia="zh-CN"/>
                </w:rPr>
                <w:t>environment</w:t>
              </w:r>
              <w:r w:rsidRPr="00BC0026">
                <w:rPr>
                  <w:color w:val="000000"/>
                </w:rPr>
                <w:t xml:space="preserve"> by the </w:t>
              </w:r>
            </w:ins>
            <w:ins w:id="707" w:author="Pengxiang Xie_rev" w:date="2025-03-17T10:09:00Z">
              <w:r w:rsidRPr="00B75EAD">
                <w:rPr>
                  <w:color w:val="000000"/>
                </w:rPr>
                <w:t>selectivity</w:t>
              </w:r>
            </w:ins>
            <w:ins w:id="708" w:author="Pengxiang Xie_rev" w:date="2025-03-17T10:10:00Z">
              <w:r>
                <w:rPr>
                  <w:color w:val="000000"/>
                </w:rPr>
                <w:t xml:space="preserve"> c</w:t>
              </w:r>
            </w:ins>
            <w:ins w:id="709" w:author="Pengxiang Xie_rev" w:date="2025-03-17T10:09:00Z">
              <w:r w:rsidRPr="00B75EAD">
                <w:rPr>
                  <w:color w:val="000000"/>
                </w:rPr>
                <w:t>ondition</w:t>
              </w:r>
            </w:ins>
            <w:ins w:id="710" w:author="Pengxiang Xie_rev" w:date="2025-03-17T10:10:00Z">
              <w:r>
                <w:rPr>
                  <w:color w:val="000000"/>
                </w:rPr>
                <w:t xml:space="preserve"> </w:t>
              </w:r>
              <w:r w:rsidRPr="00B75EAD">
                <w:rPr>
                  <w:color w:val="000000"/>
                </w:rPr>
                <w:t xml:space="preserve">e.g., geographical </w:t>
              </w:r>
              <w:r>
                <w:rPr>
                  <w:color w:val="000000"/>
                </w:rPr>
                <w:t xml:space="preserve">and time </w:t>
              </w:r>
              <w:r w:rsidRPr="00B75EAD">
                <w:rPr>
                  <w:color w:val="000000"/>
                </w:rPr>
                <w:t>information</w:t>
              </w:r>
            </w:ins>
            <w:ins w:id="711" w:author="Intel - YY" w:date="2025-03-03T12:51:00Z">
              <w:r w:rsidRPr="00BC0026">
                <w:rPr>
                  <w:color w:val="000000"/>
                </w:rPr>
                <w:t>.</w:t>
              </w:r>
            </w:ins>
          </w:p>
        </w:tc>
        <w:tc>
          <w:tcPr>
            <w:tcW w:w="2254" w:type="dxa"/>
            <w:tcMar>
              <w:top w:w="0" w:type="dxa"/>
              <w:left w:w="28" w:type="dxa"/>
              <w:bottom w:w="0" w:type="dxa"/>
              <w:right w:w="28" w:type="dxa"/>
            </w:tcMar>
          </w:tcPr>
          <w:p w14:paraId="5ED3A0FA" w14:textId="77777777" w:rsidR="00DE4B93" w:rsidRPr="0015264F" w:rsidRDefault="00DE4B93" w:rsidP="00043F27">
            <w:pPr>
              <w:spacing w:after="0"/>
              <w:rPr>
                <w:ins w:id="712" w:author="Pengxiang Xie_rev" w:date="2025-03-17T10:11:00Z"/>
                <w:rFonts w:ascii="Arial" w:hAnsi="Arial" w:cs="Arial"/>
                <w:sz w:val="18"/>
                <w:szCs w:val="18"/>
              </w:rPr>
            </w:pPr>
            <w:ins w:id="713" w:author="Pengxiang Xie_rev" w:date="2025-03-17T10:11: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String</w:t>
              </w:r>
            </w:ins>
          </w:p>
          <w:p w14:paraId="77D37E25" w14:textId="77777777" w:rsidR="00DE4B93" w:rsidRPr="0015264F" w:rsidRDefault="00DE4B93" w:rsidP="00043F27">
            <w:pPr>
              <w:spacing w:after="0"/>
              <w:rPr>
                <w:ins w:id="714" w:author="Pengxiang Xie_rev" w:date="2025-03-17T10:11:00Z"/>
                <w:rFonts w:ascii="Arial" w:hAnsi="Arial" w:cs="Arial"/>
                <w:sz w:val="18"/>
                <w:szCs w:val="18"/>
              </w:rPr>
            </w:pPr>
            <w:ins w:id="715" w:author="Pengxiang Xie_rev" w:date="2025-03-17T10:11:00Z">
              <w:r w:rsidRPr="0015264F">
                <w:rPr>
                  <w:rFonts w:ascii="Arial" w:hAnsi="Arial" w:cs="Arial"/>
                  <w:sz w:val="18"/>
                  <w:szCs w:val="18"/>
                </w:rPr>
                <w:t>multiplicity: *</w:t>
              </w:r>
            </w:ins>
          </w:p>
          <w:p w14:paraId="079B3DCB" w14:textId="77777777" w:rsidR="00DE4B93" w:rsidRPr="0015264F" w:rsidRDefault="00DE4B93" w:rsidP="00043F27">
            <w:pPr>
              <w:spacing w:after="0"/>
              <w:rPr>
                <w:ins w:id="716" w:author="Pengxiang Xie_rev" w:date="2025-03-17T10:11:00Z"/>
                <w:rFonts w:ascii="Arial" w:hAnsi="Arial" w:cs="Arial"/>
                <w:sz w:val="18"/>
                <w:szCs w:val="18"/>
              </w:rPr>
            </w:pPr>
            <w:ins w:id="717" w:author="Pengxiang Xie_rev" w:date="2025-03-17T10:11:00Z">
              <w:r w:rsidRPr="0015264F">
                <w:rPr>
                  <w:rFonts w:ascii="Arial" w:hAnsi="Arial" w:cs="Arial"/>
                  <w:sz w:val="18"/>
                  <w:szCs w:val="18"/>
                </w:rPr>
                <w:t>isOrdered: False</w:t>
              </w:r>
            </w:ins>
          </w:p>
          <w:p w14:paraId="699E3B08" w14:textId="77777777" w:rsidR="00DE4B93" w:rsidRPr="0015264F" w:rsidRDefault="00DE4B93" w:rsidP="00043F27">
            <w:pPr>
              <w:spacing w:after="0"/>
              <w:rPr>
                <w:ins w:id="718" w:author="Pengxiang Xie_rev" w:date="2025-03-17T10:11:00Z"/>
                <w:rFonts w:ascii="Arial" w:hAnsi="Arial" w:cs="Arial"/>
                <w:sz w:val="18"/>
                <w:szCs w:val="18"/>
              </w:rPr>
            </w:pPr>
            <w:ins w:id="719" w:author="Pengxiang Xie_rev" w:date="2025-03-17T10:11:00Z">
              <w:r w:rsidRPr="0015264F">
                <w:rPr>
                  <w:rFonts w:ascii="Arial" w:hAnsi="Arial" w:cs="Arial"/>
                  <w:sz w:val="18"/>
                  <w:szCs w:val="18"/>
                </w:rPr>
                <w:t>isUnique: True</w:t>
              </w:r>
            </w:ins>
          </w:p>
          <w:p w14:paraId="764B9B23" w14:textId="77777777" w:rsidR="00DE4B93" w:rsidRPr="0015264F" w:rsidRDefault="00DE4B93" w:rsidP="00043F27">
            <w:pPr>
              <w:spacing w:after="0"/>
              <w:rPr>
                <w:ins w:id="720" w:author="Pengxiang Xie_rev" w:date="2025-03-17T10:11:00Z"/>
                <w:rFonts w:ascii="Arial" w:hAnsi="Arial" w:cs="Arial"/>
                <w:sz w:val="18"/>
                <w:szCs w:val="18"/>
              </w:rPr>
            </w:pPr>
            <w:ins w:id="721" w:author="Pengxiang Xie_rev" w:date="2025-03-17T10:11:00Z">
              <w:r w:rsidRPr="0015264F">
                <w:rPr>
                  <w:rFonts w:ascii="Arial" w:hAnsi="Arial" w:cs="Arial"/>
                  <w:sz w:val="18"/>
                  <w:szCs w:val="18"/>
                </w:rPr>
                <w:t xml:space="preserve">defaultValue: None </w:t>
              </w:r>
            </w:ins>
          </w:p>
          <w:p w14:paraId="4D8B89DF" w14:textId="77777777" w:rsidR="00DE4B93" w:rsidRDefault="00DE4B93" w:rsidP="00043F27">
            <w:pPr>
              <w:tabs>
                <w:tab w:val="center" w:pos="1333"/>
              </w:tabs>
              <w:spacing w:after="0"/>
              <w:rPr>
                <w:rFonts w:ascii="Arial" w:hAnsi="Arial" w:cs="Arial"/>
                <w:sz w:val="18"/>
                <w:szCs w:val="18"/>
              </w:rPr>
            </w:pPr>
            <w:ins w:id="722" w:author="Pengxiang Xie_rev" w:date="2025-03-17T10:11:00Z">
              <w:r w:rsidRPr="0015264F">
                <w:rPr>
                  <w:rFonts w:ascii="Arial" w:hAnsi="Arial" w:cs="Arial"/>
                  <w:sz w:val="18"/>
                  <w:szCs w:val="18"/>
                </w:rPr>
                <w:t>isNullable: False</w:t>
              </w:r>
            </w:ins>
          </w:p>
          <w:p w14:paraId="7D350919" w14:textId="77777777" w:rsidR="00DE4B93" w:rsidRDefault="00DE4B93" w:rsidP="00043F27">
            <w:pPr>
              <w:tabs>
                <w:tab w:val="center" w:pos="1333"/>
              </w:tabs>
              <w:spacing w:after="0"/>
              <w:rPr>
                <w:rFonts w:ascii="Arial" w:hAnsi="Arial" w:cs="Arial"/>
                <w:sz w:val="18"/>
                <w:szCs w:val="18"/>
              </w:rPr>
            </w:pPr>
          </w:p>
        </w:tc>
      </w:tr>
      <w:tr w:rsidR="00DE4B93" w:rsidRPr="00BC0026" w14:paraId="1308FBEE" w14:textId="77777777" w:rsidTr="00DE4B93">
        <w:trPr>
          <w:gridAfter w:val="2"/>
          <w:wAfter w:w="40" w:type="dxa"/>
          <w:jc w:val="center"/>
        </w:trPr>
        <w:tc>
          <w:tcPr>
            <w:tcW w:w="3124" w:type="dxa"/>
            <w:tcMar>
              <w:top w:w="0" w:type="dxa"/>
              <w:left w:w="28" w:type="dxa"/>
              <w:bottom w:w="0" w:type="dxa"/>
              <w:right w:w="28" w:type="dxa"/>
            </w:tcMar>
          </w:tcPr>
          <w:p w14:paraId="19A51822" w14:textId="135540DD" w:rsidR="00DE4B93" w:rsidRPr="00FD6B1A" w:rsidRDefault="00DE4B93" w:rsidP="00043F27">
            <w:pPr>
              <w:spacing w:after="0"/>
              <w:rPr>
                <w:rFonts w:ascii="Courier New" w:hAnsi="Courier New" w:cs="Courier New"/>
                <w:lang w:eastAsia="zh-CN"/>
              </w:rPr>
            </w:pPr>
            <w:ins w:id="723" w:author="Intel - YY" w:date="2025-03-03T12:51:00Z">
              <w:r>
                <w:rPr>
                  <w:rFonts w:ascii="Courier New" w:hAnsi="Courier New" w:cs="Courier New" w:hint="eastAsia"/>
                  <w:lang w:eastAsia="zh-CN"/>
                </w:rPr>
                <w:t>allowedC</w:t>
              </w:r>
              <w:r w:rsidRPr="00FD6B1A">
                <w:rPr>
                  <w:rFonts w:ascii="Courier New" w:hAnsi="Courier New" w:cs="Courier New"/>
                  <w:lang w:eastAsia="zh-CN"/>
                </w:rPr>
                <w:t>onfiguration</w:t>
              </w:r>
            </w:ins>
            <w:ins w:id="724" w:author="Intel - YY" w:date="2025-05-08T08:31:00Z" w16du:dateUtc="2025-05-08T15:31:00Z">
              <w:r w:rsidR="00B760AD">
                <w:rPr>
                  <w:rFonts w:ascii="Courier New" w:hAnsi="Courier New" w:cs="Courier New"/>
                  <w:lang w:eastAsia="zh-CN"/>
                </w:rPr>
                <w:t>Value</w:t>
              </w:r>
            </w:ins>
            <w:ins w:id="725" w:author="Intel - YY" w:date="2025-03-03T12:51:00Z">
              <w:r w:rsidRPr="00206FC5">
                <w:rPr>
                  <w:rFonts w:ascii="Courier New" w:hAnsi="Courier New" w:cs="Courier New" w:hint="eastAsia"/>
                  <w:lang w:eastAsia="zh-CN"/>
                </w:rPr>
                <w:t>R</w:t>
              </w:r>
              <w:r w:rsidRPr="00FD6B1A">
                <w:rPr>
                  <w:rFonts w:ascii="Courier New" w:hAnsi="Courier New" w:cs="Courier New"/>
                  <w:lang w:eastAsia="zh-CN"/>
                </w:rPr>
                <w:t>ange</w:t>
              </w:r>
            </w:ins>
          </w:p>
        </w:tc>
        <w:tc>
          <w:tcPr>
            <w:tcW w:w="4252" w:type="dxa"/>
            <w:shd w:val="clear" w:color="auto" w:fill="auto"/>
            <w:tcMar>
              <w:top w:w="0" w:type="dxa"/>
              <w:left w:w="28" w:type="dxa"/>
              <w:bottom w:w="0" w:type="dxa"/>
              <w:right w:w="28" w:type="dxa"/>
            </w:tcMar>
          </w:tcPr>
          <w:p w14:paraId="6D9B9AE7" w14:textId="77777777" w:rsidR="00DE4B93" w:rsidRPr="00BC0026" w:rsidRDefault="00DE4B93" w:rsidP="00043F27">
            <w:pPr>
              <w:pStyle w:val="TAL"/>
              <w:rPr>
                <w:color w:val="000000"/>
              </w:rPr>
            </w:pPr>
            <w:ins w:id="726" w:author="Intel - YY" w:date="2025-03-03T12:51:00Z">
              <w:r w:rsidRPr="00BC0026">
                <w:rPr>
                  <w:color w:val="000000"/>
                </w:rPr>
                <w:t xml:space="preserve">It </w:t>
              </w:r>
              <w:r>
                <w:rPr>
                  <w:rFonts w:hint="eastAsia"/>
                  <w:color w:val="000000"/>
                  <w:lang w:eastAsia="zh-CN"/>
                </w:rPr>
                <w:t>specifies</w:t>
              </w:r>
              <w:r w:rsidRPr="00BC0026">
                <w:rPr>
                  <w:color w:val="000000"/>
                </w:rPr>
                <w:t xml:space="preserve"> the</w:t>
              </w:r>
              <w:r>
                <w:rPr>
                  <w:rFonts w:hint="eastAsia"/>
                  <w:color w:val="000000"/>
                  <w:lang w:eastAsia="zh-CN"/>
                </w:rPr>
                <w:t xml:space="preserve"> value range of the attributes for the MOIs that </w:t>
              </w:r>
              <w:r w:rsidRPr="004B633E">
                <w:rPr>
                  <w:bCs/>
                  <w:lang w:eastAsia="zh-CN"/>
                </w:rPr>
                <w:t>RL agent is a</w:t>
              </w:r>
              <w:r>
                <w:rPr>
                  <w:rFonts w:hint="eastAsia"/>
                  <w:bCs/>
                  <w:lang w:eastAsia="zh-CN"/>
                </w:rPr>
                <w:t>llowed to explore</w:t>
              </w:r>
              <w:r w:rsidRPr="00BC0026">
                <w:rPr>
                  <w:color w:val="000000"/>
                </w:rPr>
                <w:t>.</w:t>
              </w:r>
            </w:ins>
          </w:p>
        </w:tc>
        <w:tc>
          <w:tcPr>
            <w:tcW w:w="2254" w:type="dxa"/>
            <w:tcMar>
              <w:top w:w="0" w:type="dxa"/>
              <w:left w:w="28" w:type="dxa"/>
              <w:bottom w:w="0" w:type="dxa"/>
              <w:right w:w="28" w:type="dxa"/>
            </w:tcMar>
          </w:tcPr>
          <w:p w14:paraId="059285DC" w14:textId="4C3C9AC9" w:rsidR="00DE4B93" w:rsidRPr="00BC0026" w:rsidRDefault="00DE4B93" w:rsidP="00043F27">
            <w:pPr>
              <w:tabs>
                <w:tab w:val="center" w:pos="1333"/>
              </w:tabs>
              <w:spacing w:after="0"/>
              <w:rPr>
                <w:ins w:id="727" w:author="Intel - YY" w:date="2025-03-03T12:51:00Z"/>
                <w:rFonts w:ascii="Arial" w:hAnsi="Arial" w:cs="Arial"/>
                <w:sz w:val="18"/>
                <w:szCs w:val="18"/>
                <w:lang w:eastAsia="zh-CN"/>
              </w:rPr>
            </w:pPr>
            <w:ins w:id="728" w:author="Intel - YY" w:date="2025-03-03T12:51:00Z">
              <w:r w:rsidRPr="00BC0026">
                <w:rPr>
                  <w:rFonts w:ascii="Arial" w:hAnsi="Arial" w:cs="Arial"/>
                  <w:sz w:val="18"/>
                  <w:szCs w:val="18"/>
                  <w:lang w:eastAsia="zh-CN"/>
                </w:rPr>
                <w:t xml:space="preserve">type: </w:t>
              </w:r>
              <w:r w:rsidRPr="00F8083C">
                <w:rPr>
                  <w:rFonts w:ascii="Arial" w:hAnsi="Arial" w:cs="Arial"/>
                  <w:sz w:val="18"/>
                  <w:szCs w:val="18"/>
                  <w:lang w:eastAsia="zh-CN"/>
                  <w:rPrChange w:id="729" w:author="Intel - YY" w:date="2025-03-03T12:21:00Z">
                    <w:rPr>
                      <w:rFonts w:ascii="Courier New" w:hAnsi="Courier New" w:cs="Courier New"/>
                    </w:rPr>
                  </w:rPrChange>
                </w:rPr>
                <w:t>C</w:t>
              </w:r>
              <w:r w:rsidRPr="00F8083C">
                <w:rPr>
                  <w:rFonts w:ascii="Arial" w:hAnsi="Arial" w:cs="Arial"/>
                  <w:sz w:val="18"/>
                  <w:szCs w:val="18"/>
                  <w:lang w:eastAsia="zh-CN"/>
                  <w:rPrChange w:id="730" w:author="Intel - YY" w:date="2025-03-03T12:21:00Z">
                    <w:rPr>
                      <w:rFonts w:ascii="Courier New" w:hAnsi="Courier New" w:cs="Courier New"/>
                      <w:sz w:val="28"/>
                    </w:rPr>
                  </w:rPrChange>
                </w:rPr>
                <w:t>onfiguration</w:t>
              </w:r>
            </w:ins>
            <w:ins w:id="731" w:author="Intel - YY" w:date="2025-05-08T08:31:00Z" w16du:dateUtc="2025-05-08T15:31:00Z">
              <w:r w:rsidR="00B760AD">
                <w:rPr>
                  <w:rFonts w:ascii="Arial" w:hAnsi="Arial" w:cs="Arial"/>
                  <w:sz w:val="18"/>
                  <w:szCs w:val="18"/>
                  <w:lang w:eastAsia="zh-CN"/>
                </w:rPr>
                <w:t>Value</w:t>
              </w:r>
            </w:ins>
            <w:ins w:id="732" w:author="Intel - YY" w:date="2025-03-03T12:51:00Z">
              <w:r w:rsidRPr="00F8083C">
                <w:rPr>
                  <w:rFonts w:ascii="Arial" w:hAnsi="Arial" w:cs="Arial"/>
                  <w:sz w:val="18"/>
                  <w:szCs w:val="18"/>
                  <w:lang w:eastAsia="zh-CN"/>
                  <w:rPrChange w:id="733" w:author="Intel - YY" w:date="2025-03-03T12:21:00Z">
                    <w:rPr>
                      <w:rFonts w:ascii="Courier New" w:hAnsi="Courier New" w:cs="Courier New"/>
                    </w:rPr>
                  </w:rPrChange>
                </w:rPr>
                <w:t>Range</w:t>
              </w:r>
            </w:ins>
          </w:p>
          <w:p w14:paraId="6125F8CD" w14:textId="77777777" w:rsidR="00DE4B93" w:rsidRPr="00BC0026" w:rsidRDefault="00DE4B93" w:rsidP="00043F27">
            <w:pPr>
              <w:tabs>
                <w:tab w:val="center" w:pos="1333"/>
              </w:tabs>
              <w:spacing w:after="0"/>
              <w:rPr>
                <w:ins w:id="734" w:author="Intel - YY" w:date="2025-03-03T12:51:00Z"/>
                <w:rFonts w:ascii="Arial" w:hAnsi="Arial" w:cs="Arial"/>
                <w:sz w:val="18"/>
                <w:szCs w:val="18"/>
                <w:lang w:eastAsia="zh-CN"/>
              </w:rPr>
            </w:pPr>
            <w:ins w:id="735" w:author="Intel - YY" w:date="2025-03-03T12:51:00Z">
              <w:r w:rsidRPr="00BC0026">
                <w:rPr>
                  <w:rFonts w:ascii="Arial" w:hAnsi="Arial" w:cs="Arial"/>
                  <w:sz w:val="18"/>
                  <w:szCs w:val="18"/>
                  <w:lang w:eastAsia="zh-CN"/>
                </w:rPr>
                <w:t>multiplicity: *</w:t>
              </w:r>
            </w:ins>
          </w:p>
          <w:p w14:paraId="08C6ACF0" w14:textId="77777777" w:rsidR="00DE4B93" w:rsidRPr="00BC0026" w:rsidRDefault="00DE4B93" w:rsidP="00043F27">
            <w:pPr>
              <w:tabs>
                <w:tab w:val="center" w:pos="1333"/>
              </w:tabs>
              <w:spacing w:after="0"/>
              <w:rPr>
                <w:ins w:id="736" w:author="Intel - YY" w:date="2025-03-03T12:51:00Z"/>
                <w:rFonts w:ascii="Arial" w:hAnsi="Arial" w:cs="Arial"/>
                <w:sz w:val="18"/>
                <w:szCs w:val="18"/>
                <w:lang w:eastAsia="zh-CN"/>
              </w:rPr>
            </w:pPr>
            <w:ins w:id="737" w:author="Intel - YY" w:date="2025-03-03T12:51:00Z">
              <w:r w:rsidRPr="00BC0026">
                <w:rPr>
                  <w:rFonts w:ascii="Arial" w:hAnsi="Arial" w:cs="Arial"/>
                  <w:sz w:val="18"/>
                  <w:szCs w:val="18"/>
                  <w:lang w:eastAsia="zh-CN"/>
                </w:rPr>
                <w:t xml:space="preserve">isOrdered: </w:t>
              </w:r>
              <w:r>
                <w:rPr>
                  <w:rFonts w:ascii="Arial" w:hAnsi="Arial" w:cs="Arial"/>
                  <w:sz w:val="18"/>
                  <w:szCs w:val="18"/>
                  <w:lang w:eastAsia="zh-CN"/>
                </w:rPr>
                <w:t>False</w:t>
              </w:r>
            </w:ins>
          </w:p>
          <w:p w14:paraId="48E52C35" w14:textId="77777777" w:rsidR="00DE4B93" w:rsidRPr="00BC0026" w:rsidRDefault="00DE4B93" w:rsidP="00043F27">
            <w:pPr>
              <w:tabs>
                <w:tab w:val="center" w:pos="1333"/>
              </w:tabs>
              <w:spacing w:after="0"/>
              <w:rPr>
                <w:ins w:id="738" w:author="Intel - YY" w:date="2025-03-03T12:51:00Z"/>
                <w:rFonts w:ascii="Arial" w:hAnsi="Arial" w:cs="Arial"/>
                <w:sz w:val="18"/>
                <w:szCs w:val="18"/>
                <w:lang w:eastAsia="zh-CN"/>
              </w:rPr>
            </w:pPr>
            <w:ins w:id="739" w:author="Intel - YY" w:date="2025-03-03T12:51:00Z">
              <w:r w:rsidRPr="00BC0026">
                <w:rPr>
                  <w:rFonts w:ascii="Arial" w:hAnsi="Arial" w:cs="Arial"/>
                  <w:sz w:val="18"/>
                  <w:szCs w:val="18"/>
                  <w:lang w:eastAsia="zh-CN"/>
                </w:rPr>
                <w:t xml:space="preserve">isUnique: </w:t>
              </w:r>
              <w:r>
                <w:rPr>
                  <w:rFonts w:ascii="Arial" w:hAnsi="Arial" w:cs="Arial"/>
                  <w:sz w:val="18"/>
                  <w:szCs w:val="18"/>
                  <w:lang w:eastAsia="zh-CN"/>
                </w:rPr>
                <w:t>True</w:t>
              </w:r>
            </w:ins>
          </w:p>
          <w:p w14:paraId="1ADDCFDD" w14:textId="77777777" w:rsidR="00DE4B93" w:rsidRPr="00BC0026" w:rsidRDefault="00DE4B93" w:rsidP="00043F27">
            <w:pPr>
              <w:tabs>
                <w:tab w:val="center" w:pos="1333"/>
              </w:tabs>
              <w:spacing w:after="0"/>
              <w:rPr>
                <w:ins w:id="740" w:author="Intel - YY" w:date="2025-03-03T12:51:00Z"/>
                <w:rFonts w:ascii="Arial" w:hAnsi="Arial" w:cs="Arial"/>
                <w:sz w:val="18"/>
                <w:szCs w:val="18"/>
                <w:lang w:eastAsia="zh-CN"/>
              </w:rPr>
            </w:pPr>
            <w:ins w:id="741" w:author="Intel - YY" w:date="2025-03-03T12:51:00Z">
              <w:r w:rsidRPr="00BC0026">
                <w:rPr>
                  <w:rFonts w:ascii="Arial" w:hAnsi="Arial" w:cs="Arial"/>
                  <w:sz w:val="18"/>
                  <w:szCs w:val="18"/>
                  <w:lang w:eastAsia="zh-CN"/>
                </w:rPr>
                <w:t xml:space="preserve">defaultValue: None </w:t>
              </w:r>
            </w:ins>
          </w:p>
          <w:p w14:paraId="4A7C0642" w14:textId="77777777" w:rsidR="00DE4B93" w:rsidRPr="00BC0026" w:rsidRDefault="00DE4B93" w:rsidP="00043F27">
            <w:pPr>
              <w:tabs>
                <w:tab w:val="center" w:pos="1333"/>
              </w:tabs>
              <w:spacing w:after="0"/>
              <w:rPr>
                <w:rFonts w:ascii="Arial" w:hAnsi="Arial" w:cs="Arial"/>
                <w:sz w:val="18"/>
                <w:szCs w:val="18"/>
                <w:lang w:eastAsia="zh-CN"/>
              </w:rPr>
            </w:pPr>
            <w:ins w:id="742" w:author="Intel - YY" w:date="2025-03-03T12:51:00Z">
              <w:r w:rsidRPr="00BC0026">
                <w:rPr>
                  <w:rFonts w:ascii="Arial" w:hAnsi="Arial" w:cs="Arial"/>
                  <w:sz w:val="18"/>
                  <w:szCs w:val="18"/>
                  <w:lang w:eastAsia="zh-CN"/>
                </w:rPr>
                <w:t xml:space="preserve">isNullable: </w:t>
              </w:r>
              <w:r>
                <w:rPr>
                  <w:rFonts w:ascii="Arial" w:hAnsi="Arial" w:cs="Arial"/>
                  <w:sz w:val="18"/>
                  <w:szCs w:val="18"/>
                  <w:lang w:eastAsia="zh-CN"/>
                </w:rPr>
                <w:t>False</w:t>
              </w:r>
            </w:ins>
          </w:p>
        </w:tc>
      </w:tr>
      <w:tr w:rsidR="006A1BF1" w:rsidRPr="00BC0026" w14:paraId="4DD29E9D" w14:textId="77777777" w:rsidTr="00DE4B93">
        <w:trPr>
          <w:gridAfter w:val="2"/>
          <w:wAfter w:w="40" w:type="dxa"/>
          <w:jc w:val="center"/>
        </w:trPr>
        <w:tc>
          <w:tcPr>
            <w:tcW w:w="3124" w:type="dxa"/>
            <w:tcMar>
              <w:top w:w="0" w:type="dxa"/>
              <w:left w:w="28" w:type="dxa"/>
              <w:bottom w:w="0" w:type="dxa"/>
              <w:right w:w="28" w:type="dxa"/>
            </w:tcMar>
          </w:tcPr>
          <w:p w14:paraId="2077EEE3" w14:textId="47C20025" w:rsidR="006A1BF1" w:rsidRDefault="006A1BF1" w:rsidP="00043F27">
            <w:pPr>
              <w:spacing w:after="0"/>
              <w:rPr>
                <w:rFonts w:ascii="Courier New" w:hAnsi="Courier New" w:cs="Courier New"/>
                <w:lang w:eastAsia="zh-CN"/>
              </w:rPr>
            </w:pPr>
            <w:ins w:id="743" w:author="Intel - YY" w:date="2025-03-03T12:52:00Z">
              <w:r>
                <w:rPr>
                  <w:rFonts w:ascii="Courier New" w:hAnsi="Courier New" w:cs="Courier New"/>
                  <w:lang w:eastAsia="zh-CN"/>
                </w:rPr>
                <w:t>attributes</w:t>
              </w:r>
            </w:ins>
            <w:ins w:id="744" w:author="Intel - YY" w:date="2025-05-08T08:30:00Z" w16du:dateUtc="2025-05-08T15:30:00Z">
              <w:r>
                <w:rPr>
                  <w:rFonts w:ascii="Courier New" w:hAnsi="Courier New" w:cs="Courier New"/>
                  <w:lang w:eastAsia="zh-CN"/>
                </w:rPr>
                <w:t>Value</w:t>
              </w:r>
            </w:ins>
            <w:ins w:id="745" w:author="Intel - YY" w:date="2025-03-03T12:52:00Z">
              <w:r>
                <w:rPr>
                  <w:rFonts w:ascii="Courier New" w:hAnsi="Courier New" w:cs="Courier New"/>
                  <w:lang w:eastAsia="zh-CN"/>
                </w:rPr>
                <w:t>Range</w:t>
              </w:r>
            </w:ins>
          </w:p>
        </w:tc>
        <w:tc>
          <w:tcPr>
            <w:tcW w:w="4252" w:type="dxa"/>
            <w:shd w:val="clear" w:color="auto" w:fill="auto"/>
            <w:tcMar>
              <w:top w:w="0" w:type="dxa"/>
              <w:left w:w="28" w:type="dxa"/>
              <w:bottom w:w="0" w:type="dxa"/>
              <w:right w:w="28" w:type="dxa"/>
            </w:tcMar>
          </w:tcPr>
          <w:p w14:paraId="34144D1D" w14:textId="19261603" w:rsidR="006A1BF1" w:rsidRPr="00BC0026" w:rsidRDefault="006A1BF1" w:rsidP="00043F27">
            <w:pPr>
              <w:pStyle w:val="TAL"/>
              <w:rPr>
                <w:color w:val="000000"/>
              </w:rPr>
            </w:pPr>
            <w:ins w:id="746" w:author="Intel - YY" w:date="2025-03-03T12:51:00Z">
              <w:r w:rsidRPr="00BC0026">
                <w:rPr>
                  <w:color w:val="000000"/>
                </w:rPr>
                <w:t xml:space="preserve">It </w:t>
              </w:r>
              <w:r>
                <w:rPr>
                  <w:rFonts w:hint="eastAsia"/>
                  <w:color w:val="000000"/>
                  <w:lang w:eastAsia="zh-CN"/>
                </w:rPr>
                <w:t>specifies</w:t>
              </w:r>
              <w:r w:rsidRPr="00BC0026">
                <w:rPr>
                  <w:color w:val="000000"/>
                </w:rPr>
                <w:t xml:space="preserve"> the</w:t>
              </w:r>
              <w:r>
                <w:rPr>
                  <w:rFonts w:hint="eastAsia"/>
                  <w:color w:val="000000"/>
                  <w:lang w:eastAsia="zh-CN"/>
                </w:rPr>
                <w:t xml:space="preserve"> value range</w:t>
              </w:r>
            </w:ins>
            <w:ins w:id="747" w:author="Intel - YY" w:date="2025-05-08T08:39:00Z" w16du:dateUtc="2025-05-08T15:39:00Z">
              <w:r w:rsidR="00761F4E">
                <w:rPr>
                  <w:color w:val="000000"/>
                  <w:lang w:eastAsia="zh-CN"/>
                </w:rPr>
                <w:t>s</w:t>
              </w:r>
            </w:ins>
            <w:ins w:id="748" w:author="Intel - YY" w:date="2025-03-03T12:51:00Z">
              <w:r>
                <w:rPr>
                  <w:rFonts w:hint="eastAsia"/>
                  <w:color w:val="000000"/>
                  <w:lang w:eastAsia="zh-CN"/>
                </w:rPr>
                <w:t xml:space="preserve"> of the attributes for </w:t>
              </w:r>
            </w:ins>
            <w:ins w:id="749" w:author="Intel - YY" w:date="2025-05-08T08:38:00Z" w16du:dateUtc="2025-05-08T15:38:00Z">
              <w:r w:rsidR="00EF11F3">
                <w:rPr>
                  <w:color w:val="000000"/>
                  <w:lang w:eastAsia="zh-CN"/>
                </w:rPr>
                <w:t>an MOI</w:t>
              </w:r>
            </w:ins>
            <w:ins w:id="750" w:author="Intel - YY" w:date="2025-03-03T12:51:00Z">
              <w:r w:rsidRPr="00BC0026">
                <w:rPr>
                  <w:color w:val="000000"/>
                </w:rPr>
                <w:t>.</w:t>
              </w:r>
            </w:ins>
          </w:p>
        </w:tc>
        <w:tc>
          <w:tcPr>
            <w:tcW w:w="2254" w:type="dxa"/>
            <w:tcMar>
              <w:top w:w="0" w:type="dxa"/>
              <w:left w:w="28" w:type="dxa"/>
              <w:bottom w:w="0" w:type="dxa"/>
              <w:right w:w="28" w:type="dxa"/>
            </w:tcMar>
          </w:tcPr>
          <w:p w14:paraId="75A22B83" w14:textId="512B8CF2" w:rsidR="00EF11F3" w:rsidRPr="00BC0026" w:rsidRDefault="00EF11F3" w:rsidP="00EF11F3">
            <w:pPr>
              <w:tabs>
                <w:tab w:val="center" w:pos="1333"/>
              </w:tabs>
              <w:spacing w:after="0"/>
              <w:rPr>
                <w:ins w:id="751" w:author="Intel - YY" w:date="2025-05-08T08:39:00Z" w16du:dateUtc="2025-05-08T15:39:00Z"/>
                <w:rFonts w:ascii="Arial" w:hAnsi="Arial" w:cs="Arial"/>
                <w:sz w:val="18"/>
                <w:szCs w:val="18"/>
                <w:lang w:eastAsia="zh-CN"/>
              </w:rPr>
            </w:pPr>
            <w:ins w:id="752" w:author="Intel - YY" w:date="2025-05-08T08:39:00Z" w16du:dateUtc="2025-05-08T15:39:00Z">
              <w:r w:rsidRPr="00BC0026">
                <w:rPr>
                  <w:rFonts w:ascii="Arial" w:hAnsi="Arial" w:cs="Arial"/>
                  <w:sz w:val="18"/>
                  <w:szCs w:val="18"/>
                  <w:lang w:eastAsia="zh-CN"/>
                </w:rPr>
                <w:t xml:space="preserve">type: </w:t>
              </w:r>
              <w:r w:rsidRPr="00EF11F3">
                <w:rPr>
                  <w:rFonts w:ascii="Arial" w:hAnsi="Arial" w:cs="Arial"/>
                  <w:sz w:val="18"/>
                  <w:szCs w:val="18"/>
                  <w:lang w:eastAsia="zh-CN"/>
                  <w:rPrChange w:id="753" w:author="Intel - YY" w:date="2025-05-08T08:39:00Z" w16du:dateUtc="2025-05-08T15:39:00Z">
                    <w:rPr>
                      <w:rFonts w:ascii="Courier New" w:hAnsi="Courier New" w:cs="Courier New"/>
                      <w:lang w:eastAsia="zh-CN"/>
                    </w:rPr>
                  </w:rPrChange>
                </w:rPr>
                <w:t>AttributeValueRange</w:t>
              </w:r>
            </w:ins>
          </w:p>
          <w:p w14:paraId="696C3840" w14:textId="77777777" w:rsidR="00EF11F3" w:rsidRPr="00BC0026" w:rsidRDefault="00EF11F3" w:rsidP="00EF11F3">
            <w:pPr>
              <w:tabs>
                <w:tab w:val="center" w:pos="1333"/>
              </w:tabs>
              <w:spacing w:after="0"/>
              <w:rPr>
                <w:ins w:id="754" w:author="Intel - YY" w:date="2025-05-08T08:39:00Z" w16du:dateUtc="2025-05-08T15:39:00Z"/>
                <w:rFonts w:ascii="Arial" w:hAnsi="Arial" w:cs="Arial"/>
                <w:sz w:val="18"/>
                <w:szCs w:val="18"/>
                <w:lang w:eastAsia="zh-CN"/>
              </w:rPr>
            </w:pPr>
            <w:ins w:id="755" w:author="Intel - YY" w:date="2025-05-08T08:39:00Z" w16du:dateUtc="2025-05-08T15:39:00Z">
              <w:r w:rsidRPr="00BC0026">
                <w:rPr>
                  <w:rFonts w:ascii="Arial" w:hAnsi="Arial" w:cs="Arial"/>
                  <w:sz w:val="18"/>
                  <w:szCs w:val="18"/>
                  <w:lang w:eastAsia="zh-CN"/>
                </w:rPr>
                <w:t>multiplicity: *</w:t>
              </w:r>
            </w:ins>
          </w:p>
          <w:p w14:paraId="77B6CC3C" w14:textId="77777777" w:rsidR="00EF11F3" w:rsidRPr="00BC0026" w:rsidRDefault="00EF11F3" w:rsidP="00EF11F3">
            <w:pPr>
              <w:tabs>
                <w:tab w:val="center" w:pos="1333"/>
              </w:tabs>
              <w:spacing w:after="0"/>
              <w:rPr>
                <w:ins w:id="756" w:author="Intel - YY" w:date="2025-05-08T08:39:00Z" w16du:dateUtc="2025-05-08T15:39:00Z"/>
                <w:rFonts w:ascii="Arial" w:hAnsi="Arial" w:cs="Arial"/>
                <w:sz w:val="18"/>
                <w:szCs w:val="18"/>
                <w:lang w:eastAsia="zh-CN"/>
              </w:rPr>
            </w:pPr>
            <w:ins w:id="757" w:author="Intel - YY" w:date="2025-05-08T08:39:00Z" w16du:dateUtc="2025-05-08T15:39:00Z">
              <w:r w:rsidRPr="00BC0026">
                <w:rPr>
                  <w:rFonts w:ascii="Arial" w:hAnsi="Arial" w:cs="Arial"/>
                  <w:sz w:val="18"/>
                  <w:szCs w:val="18"/>
                  <w:lang w:eastAsia="zh-CN"/>
                </w:rPr>
                <w:t xml:space="preserve">isOrdered: </w:t>
              </w:r>
              <w:r>
                <w:rPr>
                  <w:rFonts w:ascii="Arial" w:hAnsi="Arial" w:cs="Arial"/>
                  <w:sz w:val="18"/>
                  <w:szCs w:val="18"/>
                  <w:lang w:eastAsia="zh-CN"/>
                </w:rPr>
                <w:t>False</w:t>
              </w:r>
            </w:ins>
          </w:p>
          <w:p w14:paraId="3AC60399" w14:textId="77777777" w:rsidR="00EF11F3" w:rsidRPr="00BC0026" w:rsidRDefault="00EF11F3" w:rsidP="00EF11F3">
            <w:pPr>
              <w:tabs>
                <w:tab w:val="center" w:pos="1333"/>
              </w:tabs>
              <w:spacing w:after="0"/>
              <w:rPr>
                <w:ins w:id="758" w:author="Intel - YY" w:date="2025-05-08T08:39:00Z" w16du:dateUtc="2025-05-08T15:39:00Z"/>
                <w:rFonts w:ascii="Arial" w:hAnsi="Arial" w:cs="Arial"/>
                <w:sz w:val="18"/>
                <w:szCs w:val="18"/>
                <w:lang w:eastAsia="zh-CN"/>
              </w:rPr>
            </w:pPr>
            <w:ins w:id="759" w:author="Intel - YY" w:date="2025-05-08T08:39:00Z" w16du:dateUtc="2025-05-08T15:39:00Z">
              <w:r w:rsidRPr="00BC0026">
                <w:rPr>
                  <w:rFonts w:ascii="Arial" w:hAnsi="Arial" w:cs="Arial"/>
                  <w:sz w:val="18"/>
                  <w:szCs w:val="18"/>
                  <w:lang w:eastAsia="zh-CN"/>
                </w:rPr>
                <w:t xml:space="preserve">isUnique: </w:t>
              </w:r>
              <w:r>
                <w:rPr>
                  <w:rFonts w:ascii="Arial" w:hAnsi="Arial" w:cs="Arial"/>
                  <w:sz w:val="18"/>
                  <w:szCs w:val="18"/>
                  <w:lang w:eastAsia="zh-CN"/>
                </w:rPr>
                <w:t>True</w:t>
              </w:r>
            </w:ins>
          </w:p>
          <w:p w14:paraId="5984CA57" w14:textId="77777777" w:rsidR="00EF11F3" w:rsidRPr="00BC0026" w:rsidRDefault="00EF11F3" w:rsidP="00EF11F3">
            <w:pPr>
              <w:tabs>
                <w:tab w:val="center" w:pos="1333"/>
              </w:tabs>
              <w:spacing w:after="0"/>
              <w:rPr>
                <w:ins w:id="760" w:author="Intel - YY" w:date="2025-05-08T08:39:00Z" w16du:dateUtc="2025-05-08T15:39:00Z"/>
                <w:rFonts w:ascii="Arial" w:hAnsi="Arial" w:cs="Arial"/>
                <w:sz w:val="18"/>
                <w:szCs w:val="18"/>
                <w:lang w:eastAsia="zh-CN"/>
              </w:rPr>
            </w:pPr>
            <w:ins w:id="761" w:author="Intel - YY" w:date="2025-05-08T08:39:00Z" w16du:dateUtc="2025-05-08T15:39:00Z">
              <w:r w:rsidRPr="00BC0026">
                <w:rPr>
                  <w:rFonts w:ascii="Arial" w:hAnsi="Arial" w:cs="Arial"/>
                  <w:sz w:val="18"/>
                  <w:szCs w:val="18"/>
                  <w:lang w:eastAsia="zh-CN"/>
                </w:rPr>
                <w:t xml:space="preserve">defaultValue: None </w:t>
              </w:r>
            </w:ins>
          </w:p>
          <w:p w14:paraId="09DF126D" w14:textId="56534991" w:rsidR="006A1BF1" w:rsidRPr="00BC0026" w:rsidRDefault="00EF11F3" w:rsidP="00EF11F3">
            <w:pPr>
              <w:tabs>
                <w:tab w:val="center" w:pos="1333"/>
              </w:tabs>
              <w:spacing w:after="0"/>
              <w:rPr>
                <w:rFonts w:ascii="Arial" w:hAnsi="Arial" w:cs="Arial"/>
                <w:sz w:val="18"/>
                <w:szCs w:val="18"/>
                <w:lang w:eastAsia="zh-CN"/>
              </w:rPr>
            </w:pPr>
            <w:ins w:id="762" w:author="Intel - YY" w:date="2025-05-08T08:39:00Z" w16du:dateUtc="2025-05-08T15:39:00Z">
              <w:r w:rsidRPr="00BC0026">
                <w:rPr>
                  <w:rFonts w:ascii="Arial" w:hAnsi="Arial" w:cs="Arial"/>
                  <w:sz w:val="18"/>
                  <w:szCs w:val="18"/>
                  <w:lang w:eastAsia="zh-CN"/>
                </w:rPr>
                <w:t xml:space="preserve">isNullable: </w:t>
              </w:r>
              <w:r>
                <w:rPr>
                  <w:rFonts w:ascii="Arial" w:hAnsi="Arial" w:cs="Arial"/>
                  <w:sz w:val="18"/>
                  <w:szCs w:val="18"/>
                  <w:lang w:eastAsia="zh-CN"/>
                </w:rPr>
                <w:t>False</w:t>
              </w:r>
            </w:ins>
          </w:p>
        </w:tc>
      </w:tr>
      <w:tr w:rsidR="00DE4B93" w:rsidRPr="00BC0026" w14:paraId="1BB705CC" w14:textId="77777777" w:rsidTr="00DE4B93">
        <w:trPr>
          <w:gridAfter w:val="2"/>
          <w:wAfter w:w="40" w:type="dxa"/>
          <w:jc w:val="center"/>
        </w:trPr>
        <w:tc>
          <w:tcPr>
            <w:tcW w:w="3124" w:type="dxa"/>
            <w:tcMar>
              <w:top w:w="0" w:type="dxa"/>
              <w:left w:w="28" w:type="dxa"/>
              <w:bottom w:w="0" w:type="dxa"/>
              <w:right w:w="28" w:type="dxa"/>
            </w:tcMar>
          </w:tcPr>
          <w:p w14:paraId="5AB586CB" w14:textId="77777777" w:rsidR="00DE4B93" w:rsidRPr="00FD6B1A" w:rsidRDefault="00DE4B93" w:rsidP="00043F27">
            <w:pPr>
              <w:spacing w:after="0"/>
              <w:rPr>
                <w:rFonts w:ascii="Courier New" w:hAnsi="Courier New" w:cs="Courier New"/>
                <w:lang w:eastAsia="zh-CN"/>
              </w:rPr>
            </w:pPr>
            <w:ins w:id="763" w:author="Intel - YY" w:date="2025-03-03T12:51:00Z">
              <w:r w:rsidRPr="00FD6B1A">
                <w:rPr>
                  <w:rFonts w:ascii="Courier New" w:hAnsi="Courier New" w:cs="Courier New"/>
                  <w:lang w:eastAsia="zh-CN"/>
                </w:rPr>
                <w:t>attributeName</w:t>
              </w:r>
            </w:ins>
          </w:p>
        </w:tc>
        <w:tc>
          <w:tcPr>
            <w:tcW w:w="4252" w:type="dxa"/>
            <w:shd w:val="clear" w:color="auto" w:fill="auto"/>
            <w:tcMar>
              <w:top w:w="0" w:type="dxa"/>
              <w:left w:w="28" w:type="dxa"/>
              <w:bottom w:w="0" w:type="dxa"/>
              <w:right w:w="28" w:type="dxa"/>
            </w:tcMar>
          </w:tcPr>
          <w:p w14:paraId="0100EF78" w14:textId="77777777" w:rsidR="00DE4B93" w:rsidRDefault="00DE4B93" w:rsidP="00043F27">
            <w:pPr>
              <w:pStyle w:val="TAL"/>
              <w:rPr>
                <w:ins w:id="764" w:author="Intel - YY" w:date="2025-03-03T12:51:00Z"/>
                <w:lang w:eastAsia="zh-CN"/>
              </w:rPr>
            </w:pPr>
            <w:ins w:id="765" w:author="Intel - YY" w:date="2025-03-03T12:51:00Z">
              <w:r w:rsidRPr="00F17505">
                <w:t>It</w:t>
              </w:r>
              <w:r>
                <w:rPr>
                  <w:rFonts w:hint="eastAsia"/>
                  <w:lang w:eastAsia="zh-CN"/>
                </w:rPr>
                <w:t xml:space="preserve"> </w:t>
              </w:r>
              <w:r>
                <w:rPr>
                  <w:lang w:eastAsia="zh-CN"/>
                </w:rPr>
                <w:t>indicates the attribute name of an MOI</w:t>
              </w:r>
              <w:r>
                <w:rPr>
                  <w:rFonts w:hint="eastAsia"/>
                  <w:lang w:eastAsia="zh-CN"/>
                </w:rPr>
                <w:t>.</w:t>
              </w:r>
            </w:ins>
          </w:p>
          <w:p w14:paraId="1BEF7A48" w14:textId="77777777" w:rsidR="00DE4B93" w:rsidRDefault="00DE4B93" w:rsidP="00043F27">
            <w:pPr>
              <w:pStyle w:val="TAL"/>
              <w:rPr>
                <w:ins w:id="766" w:author="Intel - YY" w:date="2025-03-03T12:51:00Z"/>
                <w:lang w:eastAsia="zh-CN"/>
              </w:rPr>
            </w:pPr>
          </w:p>
          <w:p w14:paraId="4D32CBA9" w14:textId="77777777" w:rsidR="00DE4B93" w:rsidRPr="00F17505" w:rsidRDefault="00DE4B93" w:rsidP="00043F27">
            <w:pPr>
              <w:pStyle w:val="TAL"/>
              <w:rPr>
                <w:ins w:id="767" w:author="Intel - YY" w:date="2025-03-03T12:51:00Z"/>
                <w:lang w:eastAsia="zh-CN"/>
              </w:rPr>
            </w:pPr>
          </w:p>
          <w:p w14:paraId="30BBFDE1" w14:textId="77777777" w:rsidR="00DE4B93" w:rsidRPr="00BC0026" w:rsidRDefault="00DE4B93" w:rsidP="00043F27">
            <w:pPr>
              <w:pStyle w:val="TAL"/>
              <w:rPr>
                <w:color w:val="000000"/>
              </w:rPr>
            </w:pPr>
            <w:ins w:id="768" w:author="Intel - YY" w:date="2025-03-03T12:51:00Z">
              <w:r w:rsidRPr="003E7E8D">
                <w:t>allowedValues</w:t>
              </w:r>
              <w:r>
                <w:t>: N/A</w:t>
              </w:r>
            </w:ins>
          </w:p>
        </w:tc>
        <w:tc>
          <w:tcPr>
            <w:tcW w:w="2254" w:type="dxa"/>
            <w:tcMar>
              <w:top w:w="0" w:type="dxa"/>
              <w:left w:w="28" w:type="dxa"/>
              <w:bottom w:w="0" w:type="dxa"/>
              <w:right w:w="28" w:type="dxa"/>
            </w:tcMar>
          </w:tcPr>
          <w:p w14:paraId="37077D0D" w14:textId="77777777" w:rsidR="00DE4B93" w:rsidRPr="0015264F" w:rsidRDefault="00DE4B93" w:rsidP="00043F27">
            <w:pPr>
              <w:spacing w:after="0"/>
              <w:rPr>
                <w:ins w:id="769" w:author="Intel - YY" w:date="2025-03-03T12:51:00Z"/>
                <w:rFonts w:ascii="Arial" w:hAnsi="Arial" w:cs="Arial"/>
                <w:sz w:val="18"/>
                <w:szCs w:val="18"/>
              </w:rPr>
            </w:pPr>
            <w:ins w:id="770" w:author="Intel - YY" w:date="2025-03-03T12:51: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String</w:t>
              </w:r>
            </w:ins>
          </w:p>
          <w:p w14:paraId="35552D2C" w14:textId="77777777" w:rsidR="00DE4B93" w:rsidRPr="0015264F" w:rsidRDefault="00DE4B93" w:rsidP="00043F27">
            <w:pPr>
              <w:spacing w:after="0"/>
              <w:rPr>
                <w:ins w:id="771" w:author="Intel - YY" w:date="2025-03-03T12:51:00Z"/>
                <w:rFonts w:ascii="Arial" w:hAnsi="Arial" w:cs="Arial"/>
                <w:sz w:val="18"/>
                <w:szCs w:val="18"/>
              </w:rPr>
            </w:pPr>
            <w:ins w:id="772" w:author="Intel - YY" w:date="2025-03-03T12:51:00Z">
              <w:r w:rsidRPr="0015264F">
                <w:rPr>
                  <w:rFonts w:ascii="Arial" w:hAnsi="Arial" w:cs="Arial"/>
                  <w:sz w:val="18"/>
                  <w:szCs w:val="18"/>
                </w:rPr>
                <w:t xml:space="preserve">multiplicity: </w:t>
              </w:r>
              <w:r>
                <w:rPr>
                  <w:rFonts w:ascii="Arial" w:hAnsi="Arial" w:cs="Arial"/>
                  <w:sz w:val="18"/>
                  <w:szCs w:val="18"/>
                </w:rPr>
                <w:t>1</w:t>
              </w:r>
            </w:ins>
          </w:p>
          <w:p w14:paraId="1FB2B579" w14:textId="77777777" w:rsidR="00DE4B93" w:rsidRPr="0015264F" w:rsidRDefault="00DE4B93" w:rsidP="00043F27">
            <w:pPr>
              <w:spacing w:after="0"/>
              <w:rPr>
                <w:ins w:id="773" w:author="Intel - YY" w:date="2025-03-03T12:51:00Z"/>
                <w:rFonts w:ascii="Arial" w:hAnsi="Arial" w:cs="Arial"/>
                <w:sz w:val="18"/>
                <w:szCs w:val="18"/>
              </w:rPr>
            </w:pPr>
            <w:ins w:id="774" w:author="Intel - YY" w:date="2025-03-03T12:51:00Z">
              <w:r w:rsidRPr="0015264F">
                <w:rPr>
                  <w:rFonts w:ascii="Arial" w:hAnsi="Arial" w:cs="Arial"/>
                  <w:sz w:val="18"/>
                  <w:szCs w:val="18"/>
                </w:rPr>
                <w:t>isOrdered: N/A</w:t>
              </w:r>
            </w:ins>
          </w:p>
          <w:p w14:paraId="25E8972F" w14:textId="77777777" w:rsidR="00DE4B93" w:rsidRPr="0015264F" w:rsidRDefault="00DE4B93" w:rsidP="00043F27">
            <w:pPr>
              <w:spacing w:after="0"/>
              <w:rPr>
                <w:ins w:id="775" w:author="Intel - YY" w:date="2025-03-03T12:51:00Z"/>
                <w:rFonts w:ascii="Arial" w:hAnsi="Arial" w:cs="Arial"/>
                <w:sz w:val="18"/>
                <w:szCs w:val="18"/>
              </w:rPr>
            </w:pPr>
            <w:ins w:id="776" w:author="Intel - YY" w:date="2025-03-03T12:51:00Z">
              <w:r w:rsidRPr="0015264F">
                <w:rPr>
                  <w:rFonts w:ascii="Arial" w:hAnsi="Arial" w:cs="Arial"/>
                  <w:sz w:val="18"/>
                  <w:szCs w:val="18"/>
                </w:rPr>
                <w:t>isUnique: N/A</w:t>
              </w:r>
            </w:ins>
          </w:p>
          <w:p w14:paraId="66FCB0B3" w14:textId="77777777" w:rsidR="00DE4B93" w:rsidRPr="0015264F" w:rsidRDefault="00DE4B93" w:rsidP="00043F27">
            <w:pPr>
              <w:spacing w:after="0"/>
              <w:rPr>
                <w:ins w:id="777" w:author="Intel - YY" w:date="2025-03-03T12:51:00Z"/>
                <w:rFonts w:ascii="Arial" w:hAnsi="Arial" w:cs="Arial"/>
                <w:sz w:val="18"/>
                <w:szCs w:val="18"/>
              </w:rPr>
            </w:pPr>
            <w:ins w:id="778" w:author="Intel - YY" w:date="2025-03-03T12:51:00Z">
              <w:r w:rsidRPr="0015264F">
                <w:rPr>
                  <w:rFonts w:ascii="Arial" w:hAnsi="Arial" w:cs="Arial"/>
                  <w:sz w:val="18"/>
                  <w:szCs w:val="18"/>
                </w:rPr>
                <w:t xml:space="preserve">defaultValue: None </w:t>
              </w:r>
            </w:ins>
          </w:p>
          <w:p w14:paraId="0713BFF0" w14:textId="77777777" w:rsidR="00DE4B93" w:rsidRPr="00BC0026" w:rsidRDefault="00DE4B93" w:rsidP="00043F27">
            <w:pPr>
              <w:tabs>
                <w:tab w:val="center" w:pos="1333"/>
              </w:tabs>
              <w:spacing w:after="0"/>
              <w:rPr>
                <w:rFonts w:ascii="Arial" w:hAnsi="Arial" w:cs="Arial"/>
                <w:sz w:val="18"/>
                <w:szCs w:val="18"/>
                <w:lang w:eastAsia="zh-CN"/>
              </w:rPr>
            </w:pPr>
            <w:ins w:id="779" w:author="Intel - YY" w:date="2025-03-03T12:51:00Z">
              <w:r w:rsidRPr="0015264F">
                <w:rPr>
                  <w:rFonts w:ascii="Arial" w:hAnsi="Arial" w:cs="Arial"/>
                  <w:sz w:val="18"/>
                  <w:szCs w:val="18"/>
                </w:rPr>
                <w:t>isNullable: False</w:t>
              </w:r>
            </w:ins>
          </w:p>
        </w:tc>
      </w:tr>
      <w:tr w:rsidR="00DE4B93" w14:paraId="62AF547B" w14:textId="77777777" w:rsidTr="00DE4B93">
        <w:trPr>
          <w:gridAfter w:val="2"/>
          <w:wAfter w:w="40" w:type="dxa"/>
          <w:jc w:val="center"/>
        </w:trPr>
        <w:tc>
          <w:tcPr>
            <w:tcW w:w="3124" w:type="dxa"/>
            <w:tcMar>
              <w:top w:w="0" w:type="dxa"/>
              <w:left w:w="28" w:type="dxa"/>
              <w:bottom w:w="0" w:type="dxa"/>
              <w:right w:w="28" w:type="dxa"/>
            </w:tcMar>
          </w:tcPr>
          <w:p w14:paraId="0018AE99" w14:textId="77777777" w:rsidR="00DE4B93" w:rsidRPr="00FD6B1A" w:rsidRDefault="00DE4B93" w:rsidP="00043F27">
            <w:pPr>
              <w:spacing w:after="0"/>
              <w:rPr>
                <w:rFonts w:ascii="Courier New" w:hAnsi="Courier New" w:cs="Courier New"/>
                <w:lang w:eastAsia="zh-CN"/>
              </w:rPr>
            </w:pPr>
            <w:ins w:id="780" w:author="Intel - YY" w:date="2025-03-03T12:51:00Z">
              <w:r w:rsidRPr="00FD6B1A">
                <w:rPr>
                  <w:rFonts w:ascii="Courier New" w:hAnsi="Courier New" w:cs="Courier New"/>
                  <w:lang w:eastAsia="zh-CN"/>
                </w:rPr>
                <w:t>maximumValue</w:t>
              </w:r>
            </w:ins>
          </w:p>
        </w:tc>
        <w:tc>
          <w:tcPr>
            <w:tcW w:w="4252" w:type="dxa"/>
            <w:shd w:val="clear" w:color="auto" w:fill="auto"/>
            <w:tcMar>
              <w:top w:w="0" w:type="dxa"/>
              <w:left w:w="28" w:type="dxa"/>
              <w:bottom w:w="0" w:type="dxa"/>
              <w:right w:w="28" w:type="dxa"/>
            </w:tcMar>
          </w:tcPr>
          <w:p w14:paraId="4DEEC201" w14:textId="77777777" w:rsidR="00DE4B93" w:rsidRDefault="00DE4B93" w:rsidP="00043F27">
            <w:pPr>
              <w:pStyle w:val="TAL"/>
              <w:rPr>
                <w:ins w:id="781" w:author="Intel - YY" w:date="2025-03-03T12:51:00Z"/>
                <w:lang w:eastAsia="zh-CN"/>
              </w:rPr>
            </w:pPr>
            <w:ins w:id="782" w:author="Intel - YY" w:date="2025-03-03T12:51:00Z">
              <w:r w:rsidRPr="00F17505">
                <w:t>It</w:t>
              </w:r>
              <w:r>
                <w:rPr>
                  <w:rFonts w:hint="eastAsia"/>
                  <w:lang w:eastAsia="zh-CN"/>
                </w:rPr>
                <w:t xml:space="preserve"> </w:t>
              </w:r>
              <w:r>
                <w:rPr>
                  <w:lang w:eastAsia="zh-CN"/>
                </w:rPr>
                <w:t>indicates the value maximum value of the range</w:t>
              </w:r>
              <w:r>
                <w:rPr>
                  <w:rFonts w:hint="eastAsia"/>
                  <w:lang w:eastAsia="zh-CN"/>
                </w:rPr>
                <w:t>.</w:t>
              </w:r>
            </w:ins>
          </w:p>
          <w:p w14:paraId="5B957076" w14:textId="77777777" w:rsidR="00DE4B93" w:rsidRDefault="00DE4B93" w:rsidP="00043F27">
            <w:pPr>
              <w:pStyle w:val="TAL"/>
              <w:rPr>
                <w:ins w:id="783" w:author="Intel - YY" w:date="2025-03-03T12:51:00Z"/>
                <w:lang w:eastAsia="zh-CN"/>
              </w:rPr>
            </w:pPr>
          </w:p>
          <w:p w14:paraId="0F084D04" w14:textId="77777777" w:rsidR="00DE4B93" w:rsidRDefault="00DE4B93" w:rsidP="00043F27">
            <w:pPr>
              <w:pStyle w:val="TAL"/>
              <w:rPr>
                <w:ins w:id="784" w:author="Intel - YY" w:date="2025-03-03T12:51:00Z"/>
                <w:lang w:eastAsia="zh-CN"/>
              </w:rPr>
            </w:pPr>
          </w:p>
          <w:p w14:paraId="4C7F4661" w14:textId="77777777" w:rsidR="00DE4B93" w:rsidRDefault="00DE4B93" w:rsidP="00043F27">
            <w:pPr>
              <w:pStyle w:val="TAL"/>
              <w:rPr>
                <w:ins w:id="785" w:author="Intel - YY" w:date="2025-03-03T12:51:00Z"/>
                <w:lang w:eastAsia="zh-CN"/>
              </w:rPr>
            </w:pPr>
          </w:p>
          <w:p w14:paraId="49BBCC5B" w14:textId="77777777" w:rsidR="00DE4B93" w:rsidRPr="00F17505" w:rsidRDefault="00DE4B93" w:rsidP="00043F27">
            <w:pPr>
              <w:pStyle w:val="TAL"/>
              <w:rPr>
                <w:ins w:id="786" w:author="Intel - YY" w:date="2025-03-03T12:51:00Z"/>
                <w:lang w:eastAsia="zh-CN"/>
              </w:rPr>
            </w:pPr>
          </w:p>
          <w:p w14:paraId="449BA616" w14:textId="77777777" w:rsidR="00DE4B93" w:rsidRPr="00F17505" w:rsidRDefault="00DE4B93" w:rsidP="00043F27">
            <w:pPr>
              <w:pStyle w:val="TAL"/>
            </w:pPr>
            <w:ins w:id="787" w:author="Intel - YY" w:date="2025-03-03T12:51:00Z">
              <w:r w:rsidRPr="003E7E8D">
                <w:t>allowedValues</w:t>
              </w:r>
              <w:r>
                <w:t>: N/A</w:t>
              </w:r>
            </w:ins>
          </w:p>
        </w:tc>
        <w:tc>
          <w:tcPr>
            <w:tcW w:w="2254" w:type="dxa"/>
            <w:tcMar>
              <w:top w:w="0" w:type="dxa"/>
              <w:left w:w="28" w:type="dxa"/>
              <w:bottom w:w="0" w:type="dxa"/>
              <w:right w:w="28" w:type="dxa"/>
            </w:tcMar>
          </w:tcPr>
          <w:p w14:paraId="223F6A78" w14:textId="77777777" w:rsidR="00DE4B93" w:rsidRPr="0015264F" w:rsidRDefault="00DE4B93" w:rsidP="00043F27">
            <w:pPr>
              <w:spacing w:after="0"/>
              <w:rPr>
                <w:ins w:id="788" w:author="Intel - YY" w:date="2025-03-03T12:51:00Z"/>
                <w:rFonts w:ascii="Arial" w:hAnsi="Arial" w:cs="Arial"/>
                <w:sz w:val="18"/>
                <w:szCs w:val="18"/>
              </w:rPr>
            </w:pPr>
            <w:ins w:id="789" w:author="Intel - YY" w:date="2025-03-03T12:51: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Real</w:t>
              </w:r>
            </w:ins>
          </w:p>
          <w:p w14:paraId="75E43437" w14:textId="77777777" w:rsidR="00DE4B93" w:rsidRPr="0015264F" w:rsidRDefault="00DE4B93" w:rsidP="00043F27">
            <w:pPr>
              <w:spacing w:after="0"/>
              <w:rPr>
                <w:ins w:id="790" w:author="Intel - YY" w:date="2025-03-03T12:51:00Z"/>
                <w:rFonts w:ascii="Arial" w:hAnsi="Arial" w:cs="Arial"/>
                <w:sz w:val="18"/>
                <w:szCs w:val="18"/>
              </w:rPr>
            </w:pPr>
            <w:ins w:id="791" w:author="Intel - YY" w:date="2025-03-03T12:51:00Z">
              <w:r w:rsidRPr="0015264F">
                <w:rPr>
                  <w:rFonts w:ascii="Arial" w:hAnsi="Arial" w:cs="Arial"/>
                  <w:sz w:val="18"/>
                  <w:szCs w:val="18"/>
                </w:rPr>
                <w:t xml:space="preserve">multiplicity: </w:t>
              </w:r>
              <w:r>
                <w:rPr>
                  <w:rFonts w:ascii="Arial" w:hAnsi="Arial" w:cs="Arial"/>
                  <w:sz w:val="18"/>
                  <w:szCs w:val="18"/>
                </w:rPr>
                <w:t>1</w:t>
              </w:r>
            </w:ins>
          </w:p>
          <w:p w14:paraId="4EB40BC7" w14:textId="77777777" w:rsidR="00DE4B93" w:rsidRPr="0015264F" w:rsidRDefault="00DE4B93" w:rsidP="00043F27">
            <w:pPr>
              <w:spacing w:after="0"/>
              <w:rPr>
                <w:ins w:id="792" w:author="Intel - YY" w:date="2025-03-03T12:51:00Z"/>
                <w:rFonts w:ascii="Arial" w:hAnsi="Arial" w:cs="Arial"/>
                <w:sz w:val="18"/>
                <w:szCs w:val="18"/>
              </w:rPr>
            </w:pPr>
            <w:ins w:id="793" w:author="Intel - YY" w:date="2025-03-03T12:51:00Z">
              <w:r w:rsidRPr="0015264F">
                <w:rPr>
                  <w:rFonts w:ascii="Arial" w:hAnsi="Arial" w:cs="Arial"/>
                  <w:sz w:val="18"/>
                  <w:szCs w:val="18"/>
                </w:rPr>
                <w:t>isOrdered: N/A</w:t>
              </w:r>
            </w:ins>
          </w:p>
          <w:p w14:paraId="6C34BD6A" w14:textId="77777777" w:rsidR="00DE4B93" w:rsidRPr="0015264F" w:rsidRDefault="00DE4B93" w:rsidP="00043F27">
            <w:pPr>
              <w:spacing w:after="0"/>
              <w:rPr>
                <w:ins w:id="794" w:author="Intel - YY" w:date="2025-03-03T12:51:00Z"/>
                <w:rFonts w:ascii="Arial" w:hAnsi="Arial" w:cs="Arial"/>
                <w:sz w:val="18"/>
                <w:szCs w:val="18"/>
              </w:rPr>
            </w:pPr>
            <w:ins w:id="795" w:author="Intel - YY" w:date="2025-03-03T12:51:00Z">
              <w:r w:rsidRPr="0015264F">
                <w:rPr>
                  <w:rFonts w:ascii="Arial" w:hAnsi="Arial" w:cs="Arial"/>
                  <w:sz w:val="18"/>
                  <w:szCs w:val="18"/>
                </w:rPr>
                <w:t>isUnique: N/A</w:t>
              </w:r>
            </w:ins>
          </w:p>
          <w:p w14:paraId="3E536978" w14:textId="77777777" w:rsidR="00DE4B93" w:rsidRPr="0015264F" w:rsidRDefault="00DE4B93" w:rsidP="00043F27">
            <w:pPr>
              <w:spacing w:after="0"/>
              <w:rPr>
                <w:ins w:id="796" w:author="Intel - YY" w:date="2025-03-03T12:51:00Z"/>
                <w:rFonts w:ascii="Arial" w:hAnsi="Arial" w:cs="Arial"/>
                <w:sz w:val="18"/>
                <w:szCs w:val="18"/>
              </w:rPr>
            </w:pPr>
            <w:ins w:id="797" w:author="Intel - YY" w:date="2025-03-03T12:51:00Z">
              <w:r w:rsidRPr="0015264F">
                <w:rPr>
                  <w:rFonts w:ascii="Arial" w:hAnsi="Arial" w:cs="Arial"/>
                  <w:sz w:val="18"/>
                  <w:szCs w:val="18"/>
                </w:rPr>
                <w:t xml:space="preserve">defaultValue: None </w:t>
              </w:r>
            </w:ins>
          </w:p>
          <w:p w14:paraId="2101F20B" w14:textId="77777777" w:rsidR="00DE4B93" w:rsidRDefault="00DE4B93" w:rsidP="00043F27">
            <w:pPr>
              <w:spacing w:after="0"/>
              <w:rPr>
                <w:rFonts w:ascii="Arial" w:hAnsi="Arial" w:cs="Arial"/>
                <w:sz w:val="18"/>
                <w:szCs w:val="18"/>
              </w:rPr>
            </w:pPr>
            <w:ins w:id="798" w:author="Intel - YY" w:date="2025-03-03T12:51:00Z">
              <w:r w:rsidRPr="0015264F">
                <w:rPr>
                  <w:rFonts w:ascii="Arial" w:hAnsi="Arial" w:cs="Arial"/>
                  <w:sz w:val="18"/>
                  <w:szCs w:val="18"/>
                </w:rPr>
                <w:t>isNullable: False</w:t>
              </w:r>
            </w:ins>
          </w:p>
        </w:tc>
      </w:tr>
      <w:tr w:rsidR="00DE4B93" w14:paraId="1AD29017" w14:textId="77777777" w:rsidTr="00DE4B93">
        <w:trPr>
          <w:gridAfter w:val="2"/>
          <w:wAfter w:w="40" w:type="dxa"/>
          <w:jc w:val="center"/>
        </w:trPr>
        <w:tc>
          <w:tcPr>
            <w:tcW w:w="3124" w:type="dxa"/>
            <w:tcMar>
              <w:top w:w="0" w:type="dxa"/>
              <w:left w:w="28" w:type="dxa"/>
              <w:bottom w:w="0" w:type="dxa"/>
              <w:right w:w="28" w:type="dxa"/>
            </w:tcMar>
          </w:tcPr>
          <w:p w14:paraId="7B48CD45" w14:textId="77777777" w:rsidR="00DE4B93" w:rsidRDefault="00DE4B93" w:rsidP="00043F27">
            <w:pPr>
              <w:spacing w:after="0"/>
              <w:rPr>
                <w:rFonts w:ascii="Courier New" w:hAnsi="Courier New" w:cs="Courier New"/>
                <w:lang w:eastAsia="zh-CN"/>
              </w:rPr>
            </w:pPr>
            <w:ins w:id="799" w:author="Intel - YY" w:date="2025-03-03T12:51:00Z">
              <w:r>
                <w:rPr>
                  <w:rFonts w:ascii="Courier New" w:hAnsi="Courier New" w:cs="Courier New"/>
                  <w:lang w:eastAsia="zh-CN"/>
                </w:rPr>
                <w:t>minimumValue</w:t>
              </w:r>
            </w:ins>
          </w:p>
        </w:tc>
        <w:tc>
          <w:tcPr>
            <w:tcW w:w="4252" w:type="dxa"/>
            <w:shd w:val="clear" w:color="auto" w:fill="auto"/>
            <w:tcMar>
              <w:top w:w="0" w:type="dxa"/>
              <w:left w:w="28" w:type="dxa"/>
              <w:bottom w:w="0" w:type="dxa"/>
              <w:right w:w="28" w:type="dxa"/>
            </w:tcMar>
          </w:tcPr>
          <w:p w14:paraId="32F7C10F" w14:textId="77777777" w:rsidR="00DE4B93" w:rsidRDefault="00DE4B93" w:rsidP="00043F27">
            <w:pPr>
              <w:pStyle w:val="TAL"/>
              <w:rPr>
                <w:ins w:id="800" w:author="Intel - YY" w:date="2025-03-03T12:51:00Z"/>
                <w:lang w:eastAsia="zh-CN"/>
              </w:rPr>
            </w:pPr>
            <w:ins w:id="801" w:author="Intel - YY" w:date="2025-03-03T12:51:00Z">
              <w:r w:rsidRPr="00F17505">
                <w:t>It</w:t>
              </w:r>
              <w:r>
                <w:rPr>
                  <w:rFonts w:hint="eastAsia"/>
                  <w:lang w:eastAsia="zh-CN"/>
                </w:rPr>
                <w:t xml:space="preserve"> </w:t>
              </w:r>
              <w:r>
                <w:rPr>
                  <w:lang w:eastAsia="zh-CN"/>
                </w:rPr>
                <w:t>indicates the value minimum value of the range</w:t>
              </w:r>
              <w:r>
                <w:rPr>
                  <w:rFonts w:hint="eastAsia"/>
                  <w:lang w:eastAsia="zh-CN"/>
                </w:rPr>
                <w:t>.</w:t>
              </w:r>
            </w:ins>
          </w:p>
          <w:p w14:paraId="65B632FD" w14:textId="77777777" w:rsidR="00DE4B93" w:rsidRDefault="00DE4B93" w:rsidP="00043F27">
            <w:pPr>
              <w:pStyle w:val="TAL"/>
              <w:rPr>
                <w:ins w:id="802" w:author="Intel - YY" w:date="2025-03-03T12:51:00Z"/>
                <w:lang w:eastAsia="zh-CN"/>
              </w:rPr>
            </w:pPr>
          </w:p>
          <w:p w14:paraId="19CF0C3F" w14:textId="77777777" w:rsidR="00DE4B93" w:rsidRDefault="00DE4B93" w:rsidP="00043F27">
            <w:pPr>
              <w:pStyle w:val="TAL"/>
              <w:rPr>
                <w:ins w:id="803" w:author="Intel - YY" w:date="2025-03-03T12:51:00Z"/>
                <w:lang w:eastAsia="zh-CN"/>
              </w:rPr>
            </w:pPr>
          </w:p>
          <w:p w14:paraId="37159BC9" w14:textId="77777777" w:rsidR="00DE4B93" w:rsidRDefault="00DE4B93" w:rsidP="00043F27">
            <w:pPr>
              <w:pStyle w:val="TAL"/>
              <w:rPr>
                <w:ins w:id="804" w:author="Intel - YY" w:date="2025-03-03T12:51:00Z"/>
                <w:lang w:eastAsia="zh-CN"/>
              </w:rPr>
            </w:pPr>
          </w:p>
          <w:p w14:paraId="5306521F" w14:textId="77777777" w:rsidR="00DE4B93" w:rsidRPr="00F17505" w:rsidRDefault="00DE4B93" w:rsidP="00043F27">
            <w:pPr>
              <w:pStyle w:val="TAL"/>
              <w:rPr>
                <w:ins w:id="805" w:author="Intel - YY" w:date="2025-03-03T12:51:00Z"/>
                <w:lang w:eastAsia="zh-CN"/>
              </w:rPr>
            </w:pPr>
          </w:p>
          <w:p w14:paraId="348962E1" w14:textId="77777777" w:rsidR="00DE4B93" w:rsidRPr="00F17505" w:rsidRDefault="00DE4B93" w:rsidP="00043F27">
            <w:pPr>
              <w:pStyle w:val="TAL"/>
            </w:pPr>
            <w:ins w:id="806" w:author="Intel - YY" w:date="2025-03-03T12:51:00Z">
              <w:r w:rsidRPr="003E7E8D">
                <w:t>allowedValues</w:t>
              </w:r>
              <w:r>
                <w:t>: N/A</w:t>
              </w:r>
            </w:ins>
          </w:p>
        </w:tc>
        <w:tc>
          <w:tcPr>
            <w:tcW w:w="2254" w:type="dxa"/>
            <w:tcMar>
              <w:top w:w="0" w:type="dxa"/>
              <w:left w:w="28" w:type="dxa"/>
              <w:bottom w:w="0" w:type="dxa"/>
              <w:right w:w="28" w:type="dxa"/>
            </w:tcMar>
          </w:tcPr>
          <w:p w14:paraId="15A30FA2" w14:textId="77777777" w:rsidR="00DE4B93" w:rsidRPr="0015264F" w:rsidRDefault="00DE4B93" w:rsidP="00043F27">
            <w:pPr>
              <w:spacing w:after="0"/>
              <w:rPr>
                <w:ins w:id="807" w:author="Intel - YY" w:date="2025-03-03T12:51:00Z"/>
                <w:rFonts w:ascii="Arial" w:hAnsi="Arial" w:cs="Arial"/>
                <w:sz w:val="18"/>
                <w:szCs w:val="18"/>
              </w:rPr>
            </w:pPr>
            <w:ins w:id="808" w:author="Intel - YY" w:date="2025-03-03T12:51:00Z">
              <w:r>
                <w:rPr>
                  <w:rFonts w:ascii="Arial" w:hAnsi="Arial" w:cs="Arial"/>
                  <w:sz w:val="18"/>
                  <w:szCs w:val="18"/>
                </w:rPr>
                <w:t>type</w:t>
              </w:r>
              <w:r w:rsidRPr="0015264F">
                <w:rPr>
                  <w:rFonts w:ascii="Arial" w:hAnsi="Arial" w:cs="Arial"/>
                  <w:sz w:val="18"/>
                  <w:szCs w:val="18"/>
                </w:rPr>
                <w:t xml:space="preserve">: </w:t>
              </w:r>
              <w:r>
                <w:rPr>
                  <w:rFonts w:ascii="Arial" w:hAnsi="Arial" w:cs="Arial"/>
                  <w:sz w:val="18"/>
                  <w:szCs w:val="18"/>
                </w:rPr>
                <w:t>Real</w:t>
              </w:r>
            </w:ins>
          </w:p>
          <w:p w14:paraId="2B9B6EAD" w14:textId="77777777" w:rsidR="00DE4B93" w:rsidRPr="0015264F" w:rsidRDefault="00DE4B93" w:rsidP="00043F27">
            <w:pPr>
              <w:spacing w:after="0"/>
              <w:rPr>
                <w:ins w:id="809" w:author="Intel - YY" w:date="2025-03-03T12:51:00Z"/>
                <w:rFonts w:ascii="Arial" w:hAnsi="Arial" w:cs="Arial"/>
                <w:sz w:val="18"/>
                <w:szCs w:val="18"/>
              </w:rPr>
            </w:pPr>
            <w:ins w:id="810" w:author="Intel - YY" w:date="2025-03-03T12:51:00Z">
              <w:r w:rsidRPr="0015264F">
                <w:rPr>
                  <w:rFonts w:ascii="Arial" w:hAnsi="Arial" w:cs="Arial"/>
                  <w:sz w:val="18"/>
                  <w:szCs w:val="18"/>
                </w:rPr>
                <w:t xml:space="preserve">multiplicity: </w:t>
              </w:r>
              <w:r>
                <w:rPr>
                  <w:rFonts w:ascii="Arial" w:hAnsi="Arial" w:cs="Arial"/>
                  <w:sz w:val="18"/>
                  <w:szCs w:val="18"/>
                </w:rPr>
                <w:t>1</w:t>
              </w:r>
            </w:ins>
          </w:p>
          <w:p w14:paraId="04F1BEDD" w14:textId="77777777" w:rsidR="00DE4B93" w:rsidRPr="0015264F" w:rsidRDefault="00DE4B93" w:rsidP="00043F27">
            <w:pPr>
              <w:spacing w:after="0"/>
              <w:rPr>
                <w:ins w:id="811" w:author="Intel - YY" w:date="2025-03-03T12:51:00Z"/>
                <w:rFonts w:ascii="Arial" w:hAnsi="Arial" w:cs="Arial"/>
                <w:sz w:val="18"/>
                <w:szCs w:val="18"/>
              </w:rPr>
            </w:pPr>
            <w:ins w:id="812" w:author="Intel - YY" w:date="2025-03-03T12:51:00Z">
              <w:r w:rsidRPr="0015264F">
                <w:rPr>
                  <w:rFonts w:ascii="Arial" w:hAnsi="Arial" w:cs="Arial"/>
                  <w:sz w:val="18"/>
                  <w:szCs w:val="18"/>
                </w:rPr>
                <w:t>isOrdered: N/A</w:t>
              </w:r>
            </w:ins>
          </w:p>
          <w:p w14:paraId="4933D9DC" w14:textId="77777777" w:rsidR="00DE4B93" w:rsidRPr="0015264F" w:rsidRDefault="00DE4B93" w:rsidP="00043F27">
            <w:pPr>
              <w:spacing w:after="0"/>
              <w:rPr>
                <w:ins w:id="813" w:author="Intel - YY" w:date="2025-03-03T12:51:00Z"/>
                <w:rFonts w:ascii="Arial" w:hAnsi="Arial" w:cs="Arial"/>
                <w:sz w:val="18"/>
                <w:szCs w:val="18"/>
              </w:rPr>
            </w:pPr>
            <w:ins w:id="814" w:author="Intel - YY" w:date="2025-03-03T12:51:00Z">
              <w:r w:rsidRPr="0015264F">
                <w:rPr>
                  <w:rFonts w:ascii="Arial" w:hAnsi="Arial" w:cs="Arial"/>
                  <w:sz w:val="18"/>
                  <w:szCs w:val="18"/>
                </w:rPr>
                <w:t>isUnique: N/A</w:t>
              </w:r>
            </w:ins>
          </w:p>
          <w:p w14:paraId="6539A1E3" w14:textId="77777777" w:rsidR="00DE4B93" w:rsidRPr="0015264F" w:rsidRDefault="00DE4B93" w:rsidP="00043F27">
            <w:pPr>
              <w:spacing w:after="0"/>
              <w:rPr>
                <w:ins w:id="815" w:author="Intel - YY" w:date="2025-03-03T12:51:00Z"/>
                <w:rFonts w:ascii="Arial" w:hAnsi="Arial" w:cs="Arial"/>
                <w:sz w:val="18"/>
                <w:szCs w:val="18"/>
              </w:rPr>
            </w:pPr>
            <w:ins w:id="816" w:author="Intel - YY" w:date="2025-03-03T12:51:00Z">
              <w:r w:rsidRPr="0015264F">
                <w:rPr>
                  <w:rFonts w:ascii="Arial" w:hAnsi="Arial" w:cs="Arial"/>
                  <w:sz w:val="18"/>
                  <w:szCs w:val="18"/>
                </w:rPr>
                <w:t xml:space="preserve">defaultValue: None </w:t>
              </w:r>
            </w:ins>
          </w:p>
          <w:p w14:paraId="6F0480EA" w14:textId="77777777" w:rsidR="00DE4B93" w:rsidRDefault="00DE4B93" w:rsidP="00043F27">
            <w:pPr>
              <w:spacing w:after="0"/>
              <w:rPr>
                <w:rFonts w:ascii="Arial" w:hAnsi="Arial" w:cs="Arial"/>
                <w:sz w:val="18"/>
                <w:szCs w:val="18"/>
              </w:rPr>
            </w:pPr>
            <w:ins w:id="817" w:author="Intel - YY" w:date="2025-03-03T12:51:00Z">
              <w:r w:rsidRPr="0015264F">
                <w:rPr>
                  <w:rFonts w:ascii="Arial" w:hAnsi="Arial" w:cs="Arial"/>
                  <w:sz w:val="18"/>
                  <w:szCs w:val="18"/>
                </w:rPr>
                <w:t>isNullable: False</w:t>
              </w:r>
            </w:ins>
          </w:p>
        </w:tc>
      </w:tr>
      <w:tr w:rsidR="00DE4B93" w14:paraId="254C5EE3" w14:textId="77777777" w:rsidTr="00DE4B93">
        <w:trPr>
          <w:gridAfter w:val="2"/>
          <w:wAfter w:w="40" w:type="dxa"/>
          <w:jc w:val="center"/>
        </w:trPr>
        <w:tc>
          <w:tcPr>
            <w:tcW w:w="3124" w:type="dxa"/>
            <w:tcMar>
              <w:top w:w="0" w:type="dxa"/>
              <w:left w:w="28" w:type="dxa"/>
              <w:bottom w:w="0" w:type="dxa"/>
              <w:right w:w="28" w:type="dxa"/>
            </w:tcMar>
          </w:tcPr>
          <w:p w14:paraId="1AEE783B" w14:textId="77777777" w:rsidR="00DE4B93" w:rsidRDefault="00DE4B93" w:rsidP="00043F27">
            <w:pPr>
              <w:spacing w:after="0"/>
              <w:rPr>
                <w:rFonts w:ascii="Courier New" w:hAnsi="Courier New" w:cs="Courier New"/>
                <w:lang w:eastAsia="zh-CN"/>
              </w:rPr>
            </w:pPr>
            <w:ins w:id="818" w:author="Pengxiang Xie_rev" w:date="2025-03-17T09:45:00Z">
              <w:r>
                <w:rPr>
                  <w:rFonts w:ascii="Courier New" w:hAnsi="Courier New" w:cs="Courier New"/>
                  <w:szCs w:val="18"/>
                  <w:lang w:eastAsia="zh-CN"/>
                </w:rPr>
                <w:t>rLPerformanceReqInfo</w:t>
              </w:r>
            </w:ins>
          </w:p>
        </w:tc>
        <w:tc>
          <w:tcPr>
            <w:tcW w:w="4252" w:type="dxa"/>
            <w:shd w:val="clear" w:color="auto" w:fill="auto"/>
            <w:tcMar>
              <w:top w:w="0" w:type="dxa"/>
              <w:left w:w="28" w:type="dxa"/>
              <w:bottom w:w="0" w:type="dxa"/>
              <w:right w:w="28" w:type="dxa"/>
            </w:tcMar>
          </w:tcPr>
          <w:p w14:paraId="498739E9" w14:textId="496CA457" w:rsidR="00DE4B93" w:rsidRPr="00731E43" w:rsidRDefault="00DE4B93" w:rsidP="00043F27">
            <w:pPr>
              <w:pStyle w:val="TAL"/>
              <w:rPr>
                <w:ins w:id="819" w:author="Pengxiang Xie_rev" w:date="2025-03-17T09:45:00Z"/>
                <w:rFonts w:eastAsia="Arial Unicode MS"/>
                <w:color w:val="000000"/>
                <w:szCs w:val="18"/>
                <w:lang w:eastAsia="zh-CN"/>
                <w:rPrChange w:id="820" w:author="Intel - YY" w:date="2025-05-08T08:34:00Z" w16du:dateUtc="2025-05-08T15:34:00Z">
                  <w:rPr>
                    <w:ins w:id="821" w:author="Pengxiang Xie_rev" w:date="2025-03-17T09:45:00Z"/>
                  </w:rPr>
                </w:rPrChange>
              </w:rPr>
            </w:pPr>
            <w:ins w:id="822" w:author="Pengxiang Xie_rev" w:date="2025-03-17T09:45:00Z">
              <w:r w:rsidRPr="001D1078">
                <w:rPr>
                  <w:rFonts w:eastAsia="Arial Unicode MS"/>
                  <w:color w:val="000000"/>
                  <w:szCs w:val="18"/>
                  <w:lang w:eastAsia="zh-CN"/>
                </w:rPr>
                <w:t xml:space="preserve">It </w:t>
              </w:r>
              <w:r w:rsidRPr="00731E43">
                <w:rPr>
                  <w:rFonts w:eastAsia="Arial Unicode MS"/>
                  <w:color w:val="000000"/>
                  <w:szCs w:val="18"/>
                  <w:lang w:eastAsia="zh-CN"/>
                  <w:rPrChange w:id="823" w:author="Intel - YY" w:date="2025-05-08T08:34:00Z" w16du:dateUtc="2025-05-08T15:34:00Z">
                    <w:rPr/>
                  </w:rPrChange>
                </w:rPr>
                <w:t xml:space="preserve">represents the attribute of the network performance requirements for RL in the real network, which </w:t>
              </w:r>
              <w:r>
                <w:rPr>
                  <w:rFonts w:eastAsia="Arial Unicode MS"/>
                  <w:color w:val="000000"/>
                  <w:szCs w:val="18"/>
                  <w:lang w:eastAsia="zh-CN"/>
                </w:rPr>
                <w:t>includes</w:t>
              </w:r>
              <w:r w:rsidRPr="001D1078">
                <w:rPr>
                  <w:rFonts w:eastAsia="Arial Unicode MS"/>
                  <w:color w:val="000000"/>
                  <w:szCs w:val="18"/>
                  <w:lang w:eastAsia="zh-CN"/>
                </w:rPr>
                <w:t xml:space="preserve"> a set of </w:t>
              </w:r>
              <w:r>
                <w:rPr>
                  <w:rFonts w:eastAsia="Arial Unicode MS"/>
                  <w:color w:val="000000"/>
                  <w:szCs w:val="18"/>
                  <w:lang w:eastAsia="zh-CN"/>
                </w:rPr>
                <w:t>PM/KPI</w:t>
              </w:r>
              <w:r>
                <w:rPr>
                  <w:rFonts w:eastAsia="Arial Unicode MS" w:hint="eastAsia"/>
                  <w:color w:val="000000"/>
                  <w:szCs w:val="18"/>
                  <w:lang w:eastAsia="zh-CN"/>
                </w:rPr>
                <w:t xml:space="preserve"> </w:t>
              </w:r>
              <w:r>
                <w:rPr>
                  <w:rFonts w:eastAsia="Arial Unicode MS"/>
                  <w:color w:val="000000"/>
                  <w:szCs w:val="18"/>
                  <w:lang w:eastAsia="zh-CN"/>
                </w:rPr>
                <w:t>and corresponding range</w:t>
              </w:r>
              <w:r w:rsidRPr="00731E43">
                <w:rPr>
                  <w:rFonts w:eastAsia="Arial Unicode MS"/>
                  <w:color w:val="000000"/>
                  <w:szCs w:val="18"/>
                  <w:lang w:eastAsia="zh-CN"/>
                  <w:rPrChange w:id="824" w:author="Intel - YY" w:date="2025-05-08T08:34:00Z" w16du:dateUtc="2025-05-08T15:34:00Z">
                    <w:rPr>
                      <w:rFonts w:ascii="Times New Roman" w:hAnsi="Times New Roman" w:cs="Arial"/>
                    </w:rPr>
                  </w:rPrChange>
                </w:rPr>
                <w:t xml:space="preserve">. The range </w:t>
              </w:r>
              <w:r w:rsidRPr="00731E43">
                <w:rPr>
                  <w:rFonts w:eastAsia="Arial Unicode MS"/>
                  <w:color w:val="000000"/>
                  <w:szCs w:val="18"/>
                  <w:lang w:eastAsia="zh-CN"/>
                  <w:rPrChange w:id="825" w:author="Intel - YY" w:date="2025-05-08T08:34:00Z" w16du:dateUtc="2025-05-08T15:34:00Z">
                    <w:rPr/>
                  </w:rPrChange>
                </w:rPr>
                <w:t>indicates the tolerable network performance degradation in the RL process.</w:t>
              </w:r>
            </w:ins>
          </w:p>
          <w:p w14:paraId="63C58E9D" w14:textId="77777777" w:rsidR="00DE4B93" w:rsidRDefault="00DE4B93" w:rsidP="00043F27">
            <w:pPr>
              <w:pStyle w:val="TAL"/>
              <w:rPr>
                <w:ins w:id="826" w:author="Pengxiang Xie_rev" w:date="2025-03-17T09:45:00Z"/>
              </w:rPr>
            </w:pPr>
          </w:p>
          <w:p w14:paraId="2CFCF740" w14:textId="77777777" w:rsidR="00DE4B93" w:rsidRPr="001D1078" w:rsidRDefault="00DE4B93" w:rsidP="00043F27">
            <w:pPr>
              <w:pStyle w:val="TAL"/>
              <w:rPr>
                <w:ins w:id="827" w:author="Pengxiang Xie_rev" w:date="2025-03-17T09:45:00Z"/>
                <w:rFonts w:eastAsia="Arial Unicode MS"/>
                <w:color w:val="000000"/>
                <w:szCs w:val="18"/>
                <w:lang w:eastAsia="zh-CN"/>
              </w:rPr>
            </w:pPr>
            <w:ins w:id="828" w:author="Pengxiang Xie_rev" w:date="2025-03-17T09:45:00Z">
              <w:r>
                <w:t xml:space="preserve">It can be used to guide the RL process. </w:t>
              </w:r>
              <w:r w:rsidRPr="00A554CE">
                <w:t>When the network performance is within the range, the RL training process can be continued. Otherwise, fall back actions can be determined by the producer</w:t>
              </w:r>
              <w:r>
                <w:t xml:space="preserve"> according to the </w:t>
              </w:r>
              <w:r>
                <w:rPr>
                  <w:rFonts w:ascii="Courier New" w:hAnsi="Courier New" w:cs="Courier New"/>
                  <w:szCs w:val="18"/>
                  <w:lang w:eastAsia="zh-CN"/>
                </w:rPr>
                <w:t>rLPerformanceReqInfo</w:t>
              </w:r>
              <w:r w:rsidRPr="00A554CE">
                <w:t xml:space="preserve">. </w:t>
              </w:r>
              <w:r>
                <w:t>Besides, t</w:t>
              </w:r>
              <w:r w:rsidRPr="00A554CE">
                <w:t xml:space="preserve">his information can be used </w:t>
              </w:r>
              <w:r>
                <w:t xml:space="preserve">by the producer </w:t>
              </w:r>
              <w:r w:rsidRPr="00A554CE">
                <w:t>to decide the appropriate rewards and state settings.</w:t>
              </w:r>
              <w:r>
                <w:t xml:space="preserve"> The producer may set higher reward when </w:t>
              </w:r>
              <w:r w:rsidRPr="00E55868">
                <w:t>monit</w:t>
              </w:r>
              <w:r>
                <w:t>oring significant improvements o</w:t>
              </w:r>
              <w:r w:rsidRPr="00E55868">
                <w:t>n key performance indicators in the environment</w:t>
              </w:r>
              <w:r>
                <w:t>.</w:t>
              </w:r>
            </w:ins>
          </w:p>
          <w:p w14:paraId="7FA62066" w14:textId="77777777" w:rsidR="00DE4B93" w:rsidRDefault="00DE4B93" w:rsidP="00043F27">
            <w:pPr>
              <w:pStyle w:val="TAL"/>
              <w:rPr>
                <w:ins w:id="829" w:author="Pengxiang Xie_rev" w:date="2025-03-17T09:45:00Z"/>
                <w:color w:val="000000"/>
                <w:szCs w:val="18"/>
                <w:lang w:eastAsia="zh-CN"/>
              </w:rPr>
            </w:pPr>
          </w:p>
          <w:p w14:paraId="2335D434" w14:textId="77777777" w:rsidR="00DE4B93" w:rsidRPr="00F17505" w:rsidRDefault="00DE4B93" w:rsidP="00043F27">
            <w:pPr>
              <w:pStyle w:val="TAL"/>
            </w:pPr>
            <w:ins w:id="830" w:author="Pengxiang Xie_rev" w:date="2025-03-17T09:45:00Z">
              <w:r w:rsidRPr="003E7E8D">
                <w:t>allowedValues: N/A</w:t>
              </w:r>
            </w:ins>
          </w:p>
        </w:tc>
        <w:tc>
          <w:tcPr>
            <w:tcW w:w="2254" w:type="dxa"/>
            <w:tcMar>
              <w:top w:w="0" w:type="dxa"/>
              <w:left w:w="28" w:type="dxa"/>
              <w:bottom w:w="0" w:type="dxa"/>
              <w:right w:w="28" w:type="dxa"/>
            </w:tcMar>
          </w:tcPr>
          <w:p w14:paraId="631A9F23" w14:textId="77777777" w:rsidR="00DE4B93" w:rsidRPr="0015264F" w:rsidRDefault="00DE4B93" w:rsidP="00043F27">
            <w:pPr>
              <w:spacing w:after="0"/>
              <w:rPr>
                <w:ins w:id="831" w:author="Pengxiang Xie_rev" w:date="2025-03-17T09:45:00Z"/>
                <w:rFonts w:ascii="Arial" w:hAnsi="Arial" w:cs="Arial"/>
                <w:sz w:val="18"/>
                <w:szCs w:val="18"/>
              </w:rPr>
            </w:pPr>
            <w:ins w:id="832" w:author="Pengxiang Xie_rev" w:date="2025-03-17T09:45:00Z">
              <w:r>
                <w:rPr>
                  <w:rFonts w:ascii="Arial" w:hAnsi="Arial" w:cs="Arial"/>
                  <w:sz w:val="18"/>
                  <w:szCs w:val="18"/>
                </w:rPr>
                <w:t>type</w:t>
              </w:r>
              <w:r w:rsidRPr="0015264F">
                <w:rPr>
                  <w:rFonts w:ascii="Arial" w:hAnsi="Arial" w:cs="Arial"/>
                  <w:sz w:val="18"/>
                  <w:szCs w:val="18"/>
                </w:rPr>
                <w:t xml:space="preserve">: AttributeValuePair </w:t>
              </w:r>
            </w:ins>
          </w:p>
          <w:p w14:paraId="0F57F02A" w14:textId="77777777" w:rsidR="00DE4B93" w:rsidRPr="0015264F" w:rsidRDefault="00DE4B93" w:rsidP="00043F27">
            <w:pPr>
              <w:spacing w:after="0"/>
              <w:rPr>
                <w:ins w:id="833" w:author="Pengxiang Xie_rev" w:date="2025-03-17T09:45:00Z"/>
                <w:rFonts w:ascii="Arial" w:hAnsi="Arial" w:cs="Arial"/>
                <w:sz w:val="18"/>
                <w:szCs w:val="18"/>
              </w:rPr>
            </w:pPr>
            <w:ins w:id="834" w:author="Pengxiang Xie_rev" w:date="2025-03-17T09:45:00Z">
              <w:r w:rsidRPr="0015264F">
                <w:rPr>
                  <w:rFonts w:ascii="Arial" w:hAnsi="Arial" w:cs="Arial"/>
                  <w:sz w:val="18"/>
                  <w:szCs w:val="18"/>
                </w:rPr>
                <w:t>multiplicity: *</w:t>
              </w:r>
            </w:ins>
          </w:p>
          <w:p w14:paraId="3BA524B2" w14:textId="77777777" w:rsidR="00DE4B93" w:rsidRPr="0015264F" w:rsidRDefault="00DE4B93" w:rsidP="00043F27">
            <w:pPr>
              <w:spacing w:after="0"/>
              <w:rPr>
                <w:ins w:id="835" w:author="Pengxiang Xie_rev" w:date="2025-03-17T09:45:00Z"/>
                <w:rFonts w:ascii="Arial" w:hAnsi="Arial" w:cs="Arial"/>
                <w:sz w:val="18"/>
                <w:szCs w:val="18"/>
              </w:rPr>
            </w:pPr>
            <w:ins w:id="836" w:author="Pengxiang Xie_rev" w:date="2025-03-17T09:45:00Z">
              <w:r w:rsidRPr="0015264F">
                <w:rPr>
                  <w:rFonts w:ascii="Arial" w:hAnsi="Arial" w:cs="Arial"/>
                  <w:sz w:val="18"/>
                  <w:szCs w:val="18"/>
                </w:rPr>
                <w:t>isOrdered: False</w:t>
              </w:r>
            </w:ins>
          </w:p>
          <w:p w14:paraId="497D854C" w14:textId="77777777" w:rsidR="00DE4B93" w:rsidRPr="0015264F" w:rsidRDefault="00DE4B93" w:rsidP="00043F27">
            <w:pPr>
              <w:spacing w:after="0"/>
              <w:rPr>
                <w:ins w:id="837" w:author="Pengxiang Xie_rev" w:date="2025-03-17T09:45:00Z"/>
                <w:rFonts w:ascii="Arial" w:hAnsi="Arial" w:cs="Arial"/>
                <w:sz w:val="18"/>
                <w:szCs w:val="18"/>
              </w:rPr>
            </w:pPr>
            <w:ins w:id="838" w:author="Pengxiang Xie_rev" w:date="2025-03-17T09:45:00Z">
              <w:r w:rsidRPr="0015264F">
                <w:rPr>
                  <w:rFonts w:ascii="Arial" w:hAnsi="Arial" w:cs="Arial"/>
                  <w:sz w:val="18"/>
                  <w:szCs w:val="18"/>
                </w:rPr>
                <w:t>isUnique: True</w:t>
              </w:r>
            </w:ins>
          </w:p>
          <w:p w14:paraId="6F6F9D22" w14:textId="77777777" w:rsidR="00DE4B93" w:rsidRPr="0015264F" w:rsidRDefault="00DE4B93" w:rsidP="00043F27">
            <w:pPr>
              <w:spacing w:after="0"/>
              <w:rPr>
                <w:ins w:id="839" w:author="Pengxiang Xie_rev" w:date="2025-03-17T09:45:00Z"/>
                <w:rFonts w:ascii="Arial" w:hAnsi="Arial" w:cs="Arial"/>
                <w:sz w:val="18"/>
                <w:szCs w:val="18"/>
              </w:rPr>
            </w:pPr>
            <w:ins w:id="840" w:author="Pengxiang Xie_rev" w:date="2025-03-17T09:45:00Z">
              <w:r w:rsidRPr="0015264F">
                <w:rPr>
                  <w:rFonts w:ascii="Arial" w:hAnsi="Arial" w:cs="Arial"/>
                  <w:sz w:val="18"/>
                  <w:szCs w:val="18"/>
                </w:rPr>
                <w:t xml:space="preserve">defaultValue: None </w:t>
              </w:r>
            </w:ins>
          </w:p>
          <w:p w14:paraId="27EC0A1A" w14:textId="77777777" w:rsidR="00DE4B93" w:rsidRDefault="00DE4B93" w:rsidP="00043F27">
            <w:pPr>
              <w:spacing w:after="0"/>
              <w:rPr>
                <w:rFonts w:ascii="Arial" w:hAnsi="Arial" w:cs="Arial"/>
                <w:sz w:val="18"/>
                <w:szCs w:val="18"/>
              </w:rPr>
            </w:pPr>
            <w:ins w:id="841" w:author="Pengxiang Xie_rev" w:date="2025-03-17T09:45:00Z">
              <w:r w:rsidRPr="0015264F">
                <w:rPr>
                  <w:rFonts w:ascii="Arial" w:hAnsi="Arial" w:cs="Arial"/>
                  <w:sz w:val="18"/>
                  <w:szCs w:val="18"/>
                </w:rPr>
                <w:t>isNullable: False</w:t>
              </w:r>
            </w:ins>
          </w:p>
        </w:tc>
      </w:tr>
      <w:tr w:rsidR="00DE4B93" w:rsidRPr="00F17505" w14:paraId="4F8185DF" w14:textId="77777777" w:rsidTr="006B44B0">
        <w:trPr>
          <w:gridAfter w:val="1"/>
          <w:wAfter w:w="33" w:type="dxa"/>
          <w:jc w:val="center"/>
        </w:trPr>
        <w:tc>
          <w:tcPr>
            <w:tcW w:w="9637" w:type="dxa"/>
            <w:gridSpan w:val="4"/>
            <w:tcMar>
              <w:top w:w="0" w:type="dxa"/>
              <w:left w:w="28" w:type="dxa"/>
              <w:bottom w:w="0" w:type="dxa"/>
              <w:right w:w="28" w:type="dxa"/>
            </w:tcMar>
          </w:tcPr>
          <w:p w14:paraId="5FB21FF9" w14:textId="77777777" w:rsidR="00DE4B93" w:rsidRPr="00F17505" w:rsidRDefault="00DE4B93" w:rsidP="00043F27">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7B632E05" w14:textId="77777777" w:rsidR="00FE7283" w:rsidRDefault="00FE7283" w:rsidP="009E738B">
      <w:pPr>
        <w:ind w:left="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A47799">
        <w:tc>
          <w:tcPr>
            <w:tcW w:w="9521" w:type="dxa"/>
            <w:shd w:val="clear" w:color="auto" w:fill="FFFFCC"/>
            <w:vAlign w:val="center"/>
          </w:tcPr>
          <w:p w14:paraId="6C4D32A3" w14:textId="13D2D687" w:rsidR="00AC4C54" w:rsidRPr="00EB73C7" w:rsidRDefault="00AC4C54" w:rsidP="00A47799">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4E017" w14:textId="77777777" w:rsidR="00207771" w:rsidRDefault="00207771">
      <w:r>
        <w:separator/>
      </w:r>
    </w:p>
  </w:endnote>
  <w:endnote w:type="continuationSeparator" w:id="0">
    <w:p w14:paraId="2D774FA5" w14:textId="77777777" w:rsidR="00207771" w:rsidRDefault="0020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Segoe Print"/>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523093" w:rsidRDefault="00523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4B17A" w14:textId="77777777" w:rsidR="00207771" w:rsidRDefault="00207771">
      <w:r>
        <w:separator/>
      </w:r>
    </w:p>
  </w:footnote>
  <w:footnote w:type="continuationSeparator" w:id="0">
    <w:p w14:paraId="1F6230D0" w14:textId="77777777" w:rsidR="00207771" w:rsidRDefault="00207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523093" w:rsidRDefault="005230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523093" w:rsidRDefault="00523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4897239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0572314">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776297088">
    <w:abstractNumId w:val="8"/>
  </w:num>
  <w:num w:numId="4" w16cid:durableId="1265921842">
    <w:abstractNumId w:val="10"/>
  </w:num>
  <w:num w:numId="5" w16cid:durableId="1647468106">
    <w:abstractNumId w:val="25"/>
  </w:num>
  <w:num w:numId="6" w16cid:durableId="112673496">
    <w:abstractNumId w:val="37"/>
  </w:num>
  <w:num w:numId="7" w16cid:durableId="1696878696">
    <w:abstractNumId w:val="43"/>
  </w:num>
  <w:num w:numId="8" w16cid:durableId="310839518">
    <w:abstractNumId w:val="40"/>
  </w:num>
  <w:num w:numId="9" w16cid:durableId="219173203">
    <w:abstractNumId w:val="23"/>
  </w:num>
  <w:num w:numId="10" w16cid:durableId="561451189">
    <w:abstractNumId w:val="38"/>
  </w:num>
  <w:num w:numId="11" w16cid:durableId="2028872812">
    <w:abstractNumId w:val="5"/>
  </w:num>
  <w:num w:numId="12" w16cid:durableId="271136011">
    <w:abstractNumId w:val="17"/>
  </w:num>
  <w:num w:numId="13" w16cid:durableId="1401365038">
    <w:abstractNumId w:val="42"/>
  </w:num>
  <w:num w:numId="14" w16cid:durableId="1155102251">
    <w:abstractNumId w:val="11"/>
  </w:num>
  <w:num w:numId="15" w16cid:durableId="1804276784">
    <w:abstractNumId w:val="19"/>
  </w:num>
  <w:num w:numId="16" w16cid:durableId="67851157">
    <w:abstractNumId w:val="29"/>
  </w:num>
  <w:num w:numId="17" w16cid:durableId="1756248253">
    <w:abstractNumId w:val="36"/>
  </w:num>
  <w:num w:numId="18" w16cid:durableId="1541361418">
    <w:abstractNumId w:val="18"/>
  </w:num>
  <w:num w:numId="19" w16cid:durableId="1032069243">
    <w:abstractNumId w:val="27"/>
  </w:num>
  <w:num w:numId="20" w16cid:durableId="1211648305">
    <w:abstractNumId w:val="32"/>
  </w:num>
  <w:num w:numId="21" w16cid:durableId="1276862655">
    <w:abstractNumId w:val="16"/>
  </w:num>
  <w:num w:numId="22" w16cid:durableId="2072262914">
    <w:abstractNumId w:val="28"/>
  </w:num>
  <w:num w:numId="23" w16cid:durableId="2010520203">
    <w:abstractNumId w:val="13"/>
  </w:num>
  <w:num w:numId="24" w16cid:durableId="959871630">
    <w:abstractNumId w:val="20"/>
  </w:num>
  <w:num w:numId="25" w16cid:durableId="1006135381">
    <w:abstractNumId w:val="26"/>
  </w:num>
  <w:num w:numId="26" w16cid:durableId="1766144954">
    <w:abstractNumId w:val="22"/>
  </w:num>
  <w:num w:numId="27" w16cid:durableId="1417282580">
    <w:abstractNumId w:val="9"/>
  </w:num>
  <w:num w:numId="28" w16cid:durableId="10498416">
    <w:abstractNumId w:val="41"/>
  </w:num>
  <w:num w:numId="29" w16cid:durableId="1400202891">
    <w:abstractNumId w:val="14"/>
  </w:num>
  <w:num w:numId="30" w16cid:durableId="1654941999">
    <w:abstractNumId w:val="4"/>
  </w:num>
  <w:num w:numId="31" w16cid:durableId="527988668">
    <w:abstractNumId w:val="35"/>
  </w:num>
  <w:num w:numId="32" w16cid:durableId="1939023075">
    <w:abstractNumId w:val="30"/>
  </w:num>
  <w:num w:numId="33" w16cid:durableId="429470225">
    <w:abstractNumId w:val="34"/>
  </w:num>
  <w:num w:numId="34" w16cid:durableId="2024555329">
    <w:abstractNumId w:val="2"/>
  </w:num>
  <w:num w:numId="35" w16cid:durableId="337581957">
    <w:abstractNumId w:val="1"/>
  </w:num>
  <w:num w:numId="36" w16cid:durableId="759763647">
    <w:abstractNumId w:val="0"/>
  </w:num>
  <w:num w:numId="37" w16cid:durableId="1994601267">
    <w:abstractNumId w:val="24"/>
  </w:num>
  <w:num w:numId="38" w16cid:durableId="1573732074">
    <w:abstractNumId w:val="39"/>
  </w:num>
  <w:num w:numId="39" w16cid:durableId="181480412">
    <w:abstractNumId w:val="21"/>
  </w:num>
  <w:num w:numId="40" w16cid:durableId="895091384">
    <w:abstractNumId w:val="31"/>
  </w:num>
  <w:num w:numId="41" w16cid:durableId="2018581123">
    <w:abstractNumId w:val="33"/>
  </w:num>
  <w:num w:numId="42" w16cid:durableId="1191188761">
    <w:abstractNumId w:val="6"/>
  </w:num>
  <w:num w:numId="43" w16cid:durableId="1558467725">
    <w:abstractNumId w:val="12"/>
  </w:num>
  <w:num w:numId="44" w16cid:durableId="1357316652">
    <w:abstractNumId w:val="7"/>
  </w:num>
  <w:num w:numId="45" w16cid:durableId="147058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 YY">
    <w15:presenceInfo w15:providerId="None" w15:userId="Intel - YY"/>
  </w15:person>
  <w15:person w15:author="Pengxiang Xie_rev">
    <w15:presenceInfo w15:providerId="None" w15:userId="Pengxiang Xie_rev"/>
  </w15:person>
  <w15:person w15:author="Intel - YYZ">
    <w15:presenceInfo w15:providerId="None" w15:userId="Intel - YY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1F9D"/>
    <w:rsid w:val="00053BB1"/>
    <w:rsid w:val="00064019"/>
    <w:rsid w:val="000672BE"/>
    <w:rsid w:val="00073AA7"/>
    <w:rsid w:val="00076058"/>
    <w:rsid w:val="000819C1"/>
    <w:rsid w:val="0008268D"/>
    <w:rsid w:val="00086018"/>
    <w:rsid w:val="00086B6F"/>
    <w:rsid w:val="00087E24"/>
    <w:rsid w:val="00087F77"/>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292B"/>
    <w:rsid w:val="000B39EA"/>
    <w:rsid w:val="000C335F"/>
    <w:rsid w:val="000C6441"/>
    <w:rsid w:val="000C6687"/>
    <w:rsid w:val="000C686C"/>
    <w:rsid w:val="000C6AEC"/>
    <w:rsid w:val="000D00A2"/>
    <w:rsid w:val="000D1D4A"/>
    <w:rsid w:val="000D4DC3"/>
    <w:rsid w:val="000D506F"/>
    <w:rsid w:val="000D6502"/>
    <w:rsid w:val="000E33F2"/>
    <w:rsid w:val="000E42EB"/>
    <w:rsid w:val="000E5FC4"/>
    <w:rsid w:val="000E6B61"/>
    <w:rsid w:val="000E7AF8"/>
    <w:rsid w:val="000F57C9"/>
    <w:rsid w:val="001018BF"/>
    <w:rsid w:val="00102607"/>
    <w:rsid w:val="00104EF6"/>
    <w:rsid w:val="00105EC9"/>
    <w:rsid w:val="001067A7"/>
    <w:rsid w:val="00111056"/>
    <w:rsid w:val="00113BBB"/>
    <w:rsid w:val="0012232F"/>
    <w:rsid w:val="0012279B"/>
    <w:rsid w:val="0012319B"/>
    <w:rsid w:val="0012474C"/>
    <w:rsid w:val="00126FC4"/>
    <w:rsid w:val="001276EF"/>
    <w:rsid w:val="00131251"/>
    <w:rsid w:val="001316B2"/>
    <w:rsid w:val="001322DB"/>
    <w:rsid w:val="00133315"/>
    <w:rsid w:val="00135400"/>
    <w:rsid w:val="00135AF7"/>
    <w:rsid w:val="00142CC2"/>
    <w:rsid w:val="00142E9A"/>
    <w:rsid w:val="00147F0D"/>
    <w:rsid w:val="00157E59"/>
    <w:rsid w:val="001608A6"/>
    <w:rsid w:val="00160DFB"/>
    <w:rsid w:val="00161E48"/>
    <w:rsid w:val="0016277B"/>
    <w:rsid w:val="001628A5"/>
    <w:rsid w:val="00163DA1"/>
    <w:rsid w:val="0016416B"/>
    <w:rsid w:val="0016595C"/>
    <w:rsid w:val="001666CD"/>
    <w:rsid w:val="0017287E"/>
    <w:rsid w:val="001735C8"/>
    <w:rsid w:val="00176DF7"/>
    <w:rsid w:val="0018210B"/>
    <w:rsid w:val="00183567"/>
    <w:rsid w:val="00185876"/>
    <w:rsid w:val="001872BF"/>
    <w:rsid w:val="00191D25"/>
    <w:rsid w:val="00194A5C"/>
    <w:rsid w:val="00195540"/>
    <w:rsid w:val="001A0D29"/>
    <w:rsid w:val="001A2C59"/>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06FC5"/>
    <w:rsid w:val="002073C4"/>
    <w:rsid w:val="00207771"/>
    <w:rsid w:val="00210B20"/>
    <w:rsid w:val="00211BD6"/>
    <w:rsid w:val="00212C19"/>
    <w:rsid w:val="00216219"/>
    <w:rsid w:val="00217B8A"/>
    <w:rsid w:val="00220DD6"/>
    <w:rsid w:val="00222A04"/>
    <w:rsid w:val="00222E22"/>
    <w:rsid w:val="0022764B"/>
    <w:rsid w:val="002320E3"/>
    <w:rsid w:val="00232E95"/>
    <w:rsid w:val="00233531"/>
    <w:rsid w:val="00234414"/>
    <w:rsid w:val="002362EE"/>
    <w:rsid w:val="00241535"/>
    <w:rsid w:val="0024350D"/>
    <w:rsid w:val="00246E01"/>
    <w:rsid w:val="00246E3D"/>
    <w:rsid w:val="00247BFE"/>
    <w:rsid w:val="00247E74"/>
    <w:rsid w:val="00252788"/>
    <w:rsid w:val="002547EC"/>
    <w:rsid w:val="0026524E"/>
    <w:rsid w:val="002657F5"/>
    <w:rsid w:val="002672A4"/>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C3406"/>
    <w:rsid w:val="002C6C7C"/>
    <w:rsid w:val="002C7DE1"/>
    <w:rsid w:val="002D01B6"/>
    <w:rsid w:val="002D18AA"/>
    <w:rsid w:val="002D3B1F"/>
    <w:rsid w:val="002D4668"/>
    <w:rsid w:val="002D535D"/>
    <w:rsid w:val="002D617A"/>
    <w:rsid w:val="002E0F76"/>
    <w:rsid w:val="002E7DA0"/>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17"/>
    <w:rsid w:val="00345592"/>
    <w:rsid w:val="00347B06"/>
    <w:rsid w:val="0035057D"/>
    <w:rsid w:val="00353ED8"/>
    <w:rsid w:val="003553C5"/>
    <w:rsid w:val="00357C26"/>
    <w:rsid w:val="0036098F"/>
    <w:rsid w:val="00365993"/>
    <w:rsid w:val="00367ED2"/>
    <w:rsid w:val="0037058A"/>
    <w:rsid w:val="00371AC6"/>
    <w:rsid w:val="00371CC2"/>
    <w:rsid w:val="00372FB9"/>
    <w:rsid w:val="003730C4"/>
    <w:rsid w:val="0037788F"/>
    <w:rsid w:val="00380A51"/>
    <w:rsid w:val="0038327C"/>
    <w:rsid w:val="00384326"/>
    <w:rsid w:val="0038576C"/>
    <w:rsid w:val="00387ABD"/>
    <w:rsid w:val="003906C1"/>
    <w:rsid w:val="00393122"/>
    <w:rsid w:val="00393576"/>
    <w:rsid w:val="00397497"/>
    <w:rsid w:val="003A020A"/>
    <w:rsid w:val="003A13A4"/>
    <w:rsid w:val="003A1C73"/>
    <w:rsid w:val="003A2617"/>
    <w:rsid w:val="003A2B8E"/>
    <w:rsid w:val="003A6235"/>
    <w:rsid w:val="003A700F"/>
    <w:rsid w:val="003B1BEA"/>
    <w:rsid w:val="003B21C5"/>
    <w:rsid w:val="003B2726"/>
    <w:rsid w:val="003B33F8"/>
    <w:rsid w:val="003B4417"/>
    <w:rsid w:val="003B5797"/>
    <w:rsid w:val="003B6446"/>
    <w:rsid w:val="003B7D57"/>
    <w:rsid w:val="003C29C1"/>
    <w:rsid w:val="003C30B6"/>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6BCE"/>
    <w:rsid w:val="00427835"/>
    <w:rsid w:val="00427B28"/>
    <w:rsid w:val="00427BBC"/>
    <w:rsid w:val="004307ED"/>
    <w:rsid w:val="00431153"/>
    <w:rsid w:val="00434F4B"/>
    <w:rsid w:val="004363F3"/>
    <w:rsid w:val="0043738C"/>
    <w:rsid w:val="004434CF"/>
    <w:rsid w:val="0044554B"/>
    <w:rsid w:val="00445D3D"/>
    <w:rsid w:val="004467E3"/>
    <w:rsid w:val="00450619"/>
    <w:rsid w:val="0045184C"/>
    <w:rsid w:val="004519D2"/>
    <w:rsid w:val="00452306"/>
    <w:rsid w:val="004550ED"/>
    <w:rsid w:val="00457A4A"/>
    <w:rsid w:val="004650BE"/>
    <w:rsid w:val="0046520F"/>
    <w:rsid w:val="00465AED"/>
    <w:rsid w:val="00466371"/>
    <w:rsid w:val="004666D8"/>
    <w:rsid w:val="00466A86"/>
    <w:rsid w:val="0047206C"/>
    <w:rsid w:val="004745E4"/>
    <w:rsid w:val="00474689"/>
    <w:rsid w:val="00474F94"/>
    <w:rsid w:val="004778A9"/>
    <w:rsid w:val="00481545"/>
    <w:rsid w:val="004816FD"/>
    <w:rsid w:val="00481BD6"/>
    <w:rsid w:val="004837C0"/>
    <w:rsid w:val="00487A05"/>
    <w:rsid w:val="00490F07"/>
    <w:rsid w:val="0049501B"/>
    <w:rsid w:val="00495F6C"/>
    <w:rsid w:val="00497742"/>
    <w:rsid w:val="004A22F9"/>
    <w:rsid w:val="004A2324"/>
    <w:rsid w:val="004A5270"/>
    <w:rsid w:val="004A54DB"/>
    <w:rsid w:val="004B1E6A"/>
    <w:rsid w:val="004B3D23"/>
    <w:rsid w:val="004B55F2"/>
    <w:rsid w:val="004B6D7B"/>
    <w:rsid w:val="004C0EC1"/>
    <w:rsid w:val="004C2D1B"/>
    <w:rsid w:val="004C4322"/>
    <w:rsid w:val="004D194F"/>
    <w:rsid w:val="004D1E03"/>
    <w:rsid w:val="004D1FDD"/>
    <w:rsid w:val="004D3C70"/>
    <w:rsid w:val="004D4E12"/>
    <w:rsid w:val="004D5C3A"/>
    <w:rsid w:val="004D7984"/>
    <w:rsid w:val="004E26F5"/>
    <w:rsid w:val="004E3EF6"/>
    <w:rsid w:val="004E43AC"/>
    <w:rsid w:val="004E640E"/>
    <w:rsid w:val="004E7056"/>
    <w:rsid w:val="004E71DE"/>
    <w:rsid w:val="004E77FE"/>
    <w:rsid w:val="004F083E"/>
    <w:rsid w:val="004F0CA6"/>
    <w:rsid w:val="004F6C02"/>
    <w:rsid w:val="00501418"/>
    <w:rsid w:val="00501E04"/>
    <w:rsid w:val="00503BBB"/>
    <w:rsid w:val="00505859"/>
    <w:rsid w:val="005100F1"/>
    <w:rsid w:val="00510D98"/>
    <w:rsid w:val="00511745"/>
    <w:rsid w:val="0051260A"/>
    <w:rsid w:val="00513290"/>
    <w:rsid w:val="0051480E"/>
    <w:rsid w:val="00515CD7"/>
    <w:rsid w:val="00516232"/>
    <w:rsid w:val="0051630A"/>
    <w:rsid w:val="00516A9D"/>
    <w:rsid w:val="00516B08"/>
    <w:rsid w:val="00520202"/>
    <w:rsid w:val="00523093"/>
    <w:rsid w:val="00524E6A"/>
    <w:rsid w:val="005260E0"/>
    <w:rsid w:val="005300A5"/>
    <w:rsid w:val="00531EF0"/>
    <w:rsid w:val="00532424"/>
    <w:rsid w:val="00532CD5"/>
    <w:rsid w:val="00532E9B"/>
    <w:rsid w:val="00535420"/>
    <w:rsid w:val="0053554F"/>
    <w:rsid w:val="005378B2"/>
    <w:rsid w:val="005421B8"/>
    <w:rsid w:val="005430DE"/>
    <w:rsid w:val="0054328D"/>
    <w:rsid w:val="005525A4"/>
    <w:rsid w:val="005550CF"/>
    <w:rsid w:val="005563D2"/>
    <w:rsid w:val="0055694C"/>
    <w:rsid w:val="005575DD"/>
    <w:rsid w:val="00557E35"/>
    <w:rsid w:val="005617B7"/>
    <w:rsid w:val="00563D91"/>
    <w:rsid w:val="00564ACC"/>
    <w:rsid w:val="005670E7"/>
    <w:rsid w:val="005719FE"/>
    <w:rsid w:val="00571ED2"/>
    <w:rsid w:val="00573006"/>
    <w:rsid w:val="005738C4"/>
    <w:rsid w:val="00575257"/>
    <w:rsid w:val="00575BF4"/>
    <w:rsid w:val="005763F7"/>
    <w:rsid w:val="005770B6"/>
    <w:rsid w:val="005815EC"/>
    <w:rsid w:val="00594E76"/>
    <w:rsid w:val="00595C0C"/>
    <w:rsid w:val="005A3DCA"/>
    <w:rsid w:val="005A7D75"/>
    <w:rsid w:val="005B20F2"/>
    <w:rsid w:val="005B2264"/>
    <w:rsid w:val="005B4238"/>
    <w:rsid w:val="005B4BA9"/>
    <w:rsid w:val="005C0751"/>
    <w:rsid w:val="005C1F99"/>
    <w:rsid w:val="005C22FF"/>
    <w:rsid w:val="005C29FE"/>
    <w:rsid w:val="005C32C8"/>
    <w:rsid w:val="005C44B9"/>
    <w:rsid w:val="005C4A93"/>
    <w:rsid w:val="005C5D38"/>
    <w:rsid w:val="005C684F"/>
    <w:rsid w:val="005C6E24"/>
    <w:rsid w:val="005C7338"/>
    <w:rsid w:val="005D0085"/>
    <w:rsid w:val="005D1E2D"/>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2729"/>
    <w:rsid w:val="00623DF0"/>
    <w:rsid w:val="00624292"/>
    <w:rsid w:val="00625AD1"/>
    <w:rsid w:val="00632B60"/>
    <w:rsid w:val="00641A9A"/>
    <w:rsid w:val="00644E85"/>
    <w:rsid w:val="00646163"/>
    <w:rsid w:val="006506C2"/>
    <w:rsid w:val="00650B04"/>
    <w:rsid w:val="00651EFC"/>
    <w:rsid w:val="0065341F"/>
    <w:rsid w:val="006538A4"/>
    <w:rsid w:val="00653ACC"/>
    <w:rsid w:val="0065594E"/>
    <w:rsid w:val="00656D22"/>
    <w:rsid w:val="00661894"/>
    <w:rsid w:val="0066225A"/>
    <w:rsid w:val="00663B3D"/>
    <w:rsid w:val="00663B75"/>
    <w:rsid w:val="00663DC8"/>
    <w:rsid w:val="00682CB3"/>
    <w:rsid w:val="00693B5D"/>
    <w:rsid w:val="00693D3B"/>
    <w:rsid w:val="00695D27"/>
    <w:rsid w:val="00696F29"/>
    <w:rsid w:val="00697250"/>
    <w:rsid w:val="00697A4F"/>
    <w:rsid w:val="006A1BF1"/>
    <w:rsid w:val="006A509F"/>
    <w:rsid w:val="006A6A99"/>
    <w:rsid w:val="006A6E01"/>
    <w:rsid w:val="006B44B0"/>
    <w:rsid w:val="006B6AD6"/>
    <w:rsid w:val="006B7EAB"/>
    <w:rsid w:val="006C41AA"/>
    <w:rsid w:val="006C44EB"/>
    <w:rsid w:val="006C5154"/>
    <w:rsid w:val="006C56A8"/>
    <w:rsid w:val="006C69F6"/>
    <w:rsid w:val="006D00CB"/>
    <w:rsid w:val="006D0CD7"/>
    <w:rsid w:val="006D6577"/>
    <w:rsid w:val="006D6C63"/>
    <w:rsid w:val="006E07A2"/>
    <w:rsid w:val="006E3D0C"/>
    <w:rsid w:val="006E484B"/>
    <w:rsid w:val="006E5E8A"/>
    <w:rsid w:val="006E6941"/>
    <w:rsid w:val="006E6E89"/>
    <w:rsid w:val="006F2233"/>
    <w:rsid w:val="006F23B1"/>
    <w:rsid w:val="006F2EE2"/>
    <w:rsid w:val="006F5A31"/>
    <w:rsid w:val="006F6566"/>
    <w:rsid w:val="006F7D82"/>
    <w:rsid w:val="007003D7"/>
    <w:rsid w:val="007015D9"/>
    <w:rsid w:val="00702A83"/>
    <w:rsid w:val="00702D2F"/>
    <w:rsid w:val="007031AC"/>
    <w:rsid w:val="00707F6F"/>
    <w:rsid w:val="007104CC"/>
    <w:rsid w:val="007106F5"/>
    <w:rsid w:val="00713657"/>
    <w:rsid w:val="00722BC2"/>
    <w:rsid w:val="007243EB"/>
    <w:rsid w:val="007311D0"/>
    <w:rsid w:val="00731E43"/>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1ED0"/>
    <w:rsid w:val="00761F4E"/>
    <w:rsid w:val="007626B5"/>
    <w:rsid w:val="00763549"/>
    <w:rsid w:val="007654F3"/>
    <w:rsid w:val="00765532"/>
    <w:rsid w:val="0076579F"/>
    <w:rsid w:val="00771DD9"/>
    <w:rsid w:val="007721BC"/>
    <w:rsid w:val="00776C84"/>
    <w:rsid w:val="00781905"/>
    <w:rsid w:val="00786419"/>
    <w:rsid w:val="007A0078"/>
    <w:rsid w:val="007A0288"/>
    <w:rsid w:val="007A114A"/>
    <w:rsid w:val="007A2060"/>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0A37"/>
    <w:rsid w:val="007F3C24"/>
    <w:rsid w:val="007F54F7"/>
    <w:rsid w:val="007F76D6"/>
    <w:rsid w:val="0080376A"/>
    <w:rsid w:val="00803F38"/>
    <w:rsid w:val="00804A97"/>
    <w:rsid w:val="0080654E"/>
    <w:rsid w:val="008104DE"/>
    <w:rsid w:val="00811664"/>
    <w:rsid w:val="00812393"/>
    <w:rsid w:val="00817E81"/>
    <w:rsid w:val="00821E78"/>
    <w:rsid w:val="00822E5F"/>
    <w:rsid w:val="00823089"/>
    <w:rsid w:val="00823A1D"/>
    <w:rsid w:val="00824198"/>
    <w:rsid w:val="00824571"/>
    <w:rsid w:val="00824CFB"/>
    <w:rsid w:val="00825C34"/>
    <w:rsid w:val="00826B1D"/>
    <w:rsid w:val="00831140"/>
    <w:rsid w:val="00833393"/>
    <w:rsid w:val="008352F4"/>
    <w:rsid w:val="0083570F"/>
    <w:rsid w:val="00835847"/>
    <w:rsid w:val="00835858"/>
    <w:rsid w:val="008406F6"/>
    <w:rsid w:val="00841A50"/>
    <w:rsid w:val="008456CD"/>
    <w:rsid w:val="00850239"/>
    <w:rsid w:val="008512F2"/>
    <w:rsid w:val="0085263D"/>
    <w:rsid w:val="008538DC"/>
    <w:rsid w:val="008542B5"/>
    <w:rsid w:val="0085441B"/>
    <w:rsid w:val="008546C7"/>
    <w:rsid w:val="008560CF"/>
    <w:rsid w:val="008624AC"/>
    <w:rsid w:val="00862EC7"/>
    <w:rsid w:val="008660D6"/>
    <w:rsid w:val="008669FA"/>
    <w:rsid w:val="0087176C"/>
    <w:rsid w:val="00876CEE"/>
    <w:rsid w:val="00882E2D"/>
    <w:rsid w:val="00886203"/>
    <w:rsid w:val="00886D92"/>
    <w:rsid w:val="008913F1"/>
    <w:rsid w:val="008934A6"/>
    <w:rsid w:val="00894227"/>
    <w:rsid w:val="00894C11"/>
    <w:rsid w:val="00896D5F"/>
    <w:rsid w:val="008A0A5F"/>
    <w:rsid w:val="008A148D"/>
    <w:rsid w:val="008A16E5"/>
    <w:rsid w:val="008A69E6"/>
    <w:rsid w:val="008A73F1"/>
    <w:rsid w:val="008B0D5C"/>
    <w:rsid w:val="008B1BBB"/>
    <w:rsid w:val="008B2054"/>
    <w:rsid w:val="008B3A5C"/>
    <w:rsid w:val="008B4591"/>
    <w:rsid w:val="008B4A1F"/>
    <w:rsid w:val="008C0649"/>
    <w:rsid w:val="008C407B"/>
    <w:rsid w:val="008C566C"/>
    <w:rsid w:val="008C74DC"/>
    <w:rsid w:val="008C7D37"/>
    <w:rsid w:val="008D1319"/>
    <w:rsid w:val="008D24FA"/>
    <w:rsid w:val="008D6560"/>
    <w:rsid w:val="008D6707"/>
    <w:rsid w:val="008E0974"/>
    <w:rsid w:val="008E194B"/>
    <w:rsid w:val="008E2F2A"/>
    <w:rsid w:val="008E3C68"/>
    <w:rsid w:val="008E3E78"/>
    <w:rsid w:val="008E769C"/>
    <w:rsid w:val="008F1B20"/>
    <w:rsid w:val="008F3D7F"/>
    <w:rsid w:val="008F7EF8"/>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580"/>
    <w:rsid w:val="009468CC"/>
    <w:rsid w:val="00950935"/>
    <w:rsid w:val="00951C81"/>
    <w:rsid w:val="00952FCE"/>
    <w:rsid w:val="00955DBA"/>
    <w:rsid w:val="009607BC"/>
    <w:rsid w:val="009614D8"/>
    <w:rsid w:val="00982A2B"/>
    <w:rsid w:val="0098416A"/>
    <w:rsid w:val="009873A4"/>
    <w:rsid w:val="00987C0D"/>
    <w:rsid w:val="00997E67"/>
    <w:rsid w:val="009A1AD9"/>
    <w:rsid w:val="009A41F6"/>
    <w:rsid w:val="009A543B"/>
    <w:rsid w:val="009A60FB"/>
    <w:rsid w:val="009A6C47"/>
    <w:rsid w:val="009B02AB"/>
    <w:rsid w:val="009B3B32"/>
    <w:rsid w:val="009B6680"/>
    <w:rsid w:val="009B7128"/>
    <w:rsid w:val="009B7134"/>
    <w:rsid w:val="009B7262"/>
    <w:rsid w:val="009B7BAF"/>
    <w:rsid w:val="009C2ED8"/>
    <w:rsid w:val="009D0195"/>
    <w:rsid w:val="009D26E5"/>
    <w:rsid w:val="009D5964"/>
    <w:rsid w:val="009D5F0C"/>
    <w:rsid w:val="009E207B"/>
    <w:rsid w:val="009E216F"/>
    <w:rsid w:val="009E47FF"/>
    <w:rsid w:val="009E51F3"/>
    <w:rsid w:val="009E600E"/>
    <w:rsid w:val="009E738B"/>
    <w:rsid w:val="009E7518"/>
    <w:rsid w:val="009F141C"/>
    <w:rsid w:val="009F1DE3"/>
    <w:rsid w:val="009F30A7"/>
    <w:rsid w:val="009F5A8F"/>
    <w:rsid w:val="009F7D44"/>
    <w:rsid w:val="009F7E84"/>
    <w:rsid w:val="00A053B1"/>
    <w:rsid w:val="00A05BE1"/>
    <w:rsid w:val="00A144B4"/>
    <w:rsid w:val="00A16FA7"/>
    <w:rsid w:val="00A20957"/>
    <w:rsid w:val="00A21AC2"/>
    <w:rsid w:val="00A2327B"/>
    <w:rsid w:val="00A23B1E"/>
    <w:rsid w:val="00A24169"/>
    <w:rsid w:val="00A25D6E"/>
    <w:rsid w:val="00A265FE"/>
    <w:rsid w:val="00A26FC6"/>
    <w:rsid w:val="00A302FF"/>
    <w:rsid w:val="00A428CB"/>
    <w:rsid w:val="00A42F08"/>
    <w:rsid w:val="00A43D86"/>
    <w:rsid w:val="00A4463B"/>
    <w:rsid w:val="00A4632E"/>
    <w:rsid w:val="00A46852"/>
    <w:rsid w:val="00A46E34"/>
    <w:rsid w:val="00A47799"/>
    <w:rsid w:val="00A47A37"/>
    <w:rsid w:val="00A506EB"/>
    <w:rsid w:val="00A51662"/>
    <w:rsid w:val="00A538D2"/>
    <w:rsid w:val="00A57A94"/>
    <w:rsid w:val="00A60DEC"/>
    <w:rsid w:val="00A61A58"/>
    <w:rsid w:val="00A67B87"/>
    <w:rsid w:val="00A72818"/>
    <w:rsid w:val="00A748D0"/>
    <w:rsid w:val="00A749C5"/>
    <w:rsid w:val="00A7569B"/>
    <w:rsid w:val="00A75706"/>
    <w:rsid w:val="00A75FAA"/>
    <w:rsid w:val="00A76D4F"/>
    <w:rsid w:val="00A76E7C"/>
    <w:rsid w:val="00A77F9C"/>
    <w:rsid w:val="00A80AC8"/>
    <w:rsid w:val="00A823BF"/>
    <w:rsid w:val="00A84B35"/>
    <w:rsid w:val="00A85900"/>
    <w:rsid w:val="00A86E44"/>
    <w:rsid w:val="00A87BE9"/>
    <w:rsid w:val="00A91683"/>
    <w:rsid w:val="00A92AA5"/>
    <w:rsid w:val="00A9374B"/>
    <w:rsid w:val="00A93B8C"/>
    <w:rsid w:val="00A94052"/>
    <w:rsid w:val="00A952F1"/>
    <w:rsid w:val="00A962CB"/>
    <w:rsid w:val="00A96E28"/>
    <w:rsid w:val="00AA2620"/>
    <w:rsid w:val="00AA5B85"/>
    <w:rsid w:val="00AA67EE"/>
    <w:rsid w:val="00AB2023"/>
    <w:rsid w:val="00AB39D4"/>
    <w:rsid w:val="00AB5D19"/>
    <w:rsid w:val="00AC1AF4"/>
    <w:rsid w:val="00AC1B71"/>
    <w:rsid w:val="00AC3B11"/>
    <w:rsid w:val="00AC3EF2"/>
    <w:rsid w:val="00AC4C54"/>
    <w:rsid w:val="00AC5B64"/>
    <w:rsid w:val="00AC6C6C"/>
    <w:rsid w:val="00AC7335"/>
    <w:rsid w:val="00AD015E"/>
    <w:rsid w:val="00AD1B39"/>
    <w:rsid w:val="00AD498B"/>
    <w:rsid w:val="00AD5E81"/>
    <w:rsid w:val="00AE12A3"/>
    <w:rsid w:val="00AE1607"/>
    <w:rsid w:val="00AE180C"/>
    <w:rsid w:val="00AE6D92"/>
    <w:rsid w:val="00AF1313"/>
    <w:rsid w:val="00AF18F1"/>
    <w:rsid w:val="00AF2D54"/>
    <w:rsid w:val="00AF43B5"/>
    <w:rsid w:val="00AF5885"/>
    <w:rsid w:val="00B003A7"/>
    <w:rsid w:val="00B02D71"/>
    <w:rsid w:val="00B03683"/>
    <w:rsid w:val="00B10CDA"/>
    <w:rsid w:val="00B14D34"/>
    <w:rsid w:val="00B16F2A"/>
    <w:rsid w:val="00B17A9E"/>
    <w:rsid w:val="00B2031B"/>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4785"/>
    <w:rsid w:val="00B372AB"/>
    <w:rsid w:val="00B404AF"/>
    <w:rsid w:val="00B42E0E"/>
    <w:rsid w:val="00B434AE"/>
    <w:rsid w:val="00B45677"/>
    <w:rsid w:val="00B463AC"/>
    <w:rsid w:val="00B4784C"/>
    <w:rsid w:val="00B503AA"/>
    <w:rsid w:val="00B5247E"/>
    <w:rsid w:val="00B55252"/>
    <w:rsid w:val="00B5780F"/>
    <w:rsid w:val="00B57B72"/>
    <w:rsid w:val="00B61F03"/>
    <w:rsid w:val="00B639C6"/>
    <w:rsid w:val="00B6737E"/>
    <w:rsid w:val="00B71BF7"/>
    <w:rsid w:val="00B75EAD"/>
    <w:rsid w:val="00B760AD"/>
    <w:rsid w:val="00B8234F"/>
    <w:rsid w:val="00B845D2"/>
    <w:rsid w:val="00B9133F"/>
    <w:rsid w:val="00B934E4"/>
    <w:rsid w:val="00B938DF"/>
    <w:rsid w:val="00B93BE1"/>
    <w:rsid w:val="00B940D8"/>
    <w:rsid w:val="00B97835"/>
    <w:rsid w:val="00BA093A"/>
    <w:rsid w:val="00BA3454"/>
    <w:rsid w:val="00BA3C9A"/>
    <w:rsid w:val="00BA676F"/>
    <w:rsid w:val="00BA784B"/>
    <w:rsid w:val="00BB0938"/>
    <w:rsid w:val="00BB1250"/>
    <w:rsid w:val="00BB3810"/>
    <w:rsid w:val="00BB3D11"/>
    <w:rsid w:val="00BB4CD7"/>
    <w:rsid w:val="00BB7812"/>
    <w:rsid w:val="00BB7A3B"/>
    <w:rsid w:val="00BB7B4F"/>
    <w:rsid w:val="00BC011C"/>
    <w:rsid w:val="00BC2D4F"/>
    <w:rsid w:val="00BC3792"/>
    <w:rsid w:val="00BD0606"/>
    <w:rsid w:val="00BD0671"/>
    <w:rsid w:val="00BD0CAD"/>
    <w:rsid w:val="00BD2182"/>
    <w:rsid w:val="00BD5396"/>
    <w:rsid w:val="00BD53CF"/>
    <w:rsid w:val="00BD6C4E"/>
    <w:rsid w:val="00BD7DD0"/>
    <w:rsid w:val="00BE3F1D"/>
    <w:rsid w:val="00BE44CB"/>
    <w:rsid w:val="00BE6C65"/>
    <w:rsid w:val="00BF3C67"/>
    <w:rsid w:val="00BF7007"/>
    <w:rsid w:val="00C03B7B"/>
    <w:rsid w:val="00C0404E"/>
    <w:rsid w:val="00C10DFF"/>
    <w:rsid w:val="00C12DB9"/>
    <w:rsid w:val="00C146A7"/>
    <w:rsid w:val="00C17659"/>
    <w:rsid w:val="00C250F2"/>
    <w:rsid w:val="00C30DB9"/>
    <w:rsid w:val="00C326EC"/>
    <w:rsid w:val="00C336A4"/>
    <w:rsid w:val="00C34097"/>
    <w:rsid w:val="00C40912"/>
    <w:rsid w:val="00C46625"/>
    <w:rsid w:val="00C47729"/>
    <w:rsid w:val="00C50310"/>
    <w:rsid w:val="00C55252"/>
    <w:rsid w:val="00C55A79"/>
    <w:rsid w:val="00C6082A"/>
    <w:rsid w:val="00C63316"/>
    <w:rsid w:val="00C6338C"/>
    <w:rsid w:val="00C67BA2"/>
    <w:rsid w:val="00C704C9"/>
    <w:rsid w:val="00C7332E"/>
    <w:rsid w:val="00C74C61"/>
    <w:rsid w:val="00C75A5B"/>
    <w:rsid w:val="00C763BD"/>
    <w:rsid w:val="00C76FD6"/>
    <w:rsid w:val="00C808B8"/>
    <w:rsid w:val="00C84678"/>
    <w:rsid w:val="00C84EA9"/>
    <w:rsid w:val="00C92AFA"/>
    <w:rsid w:val="00C934A9"/>
    <w:rsid w:val="00C93641"/>
    <w:rsid w:val="00C94075"/>
    <w:rsid w:val="00C9608C"/>
    <w:rsid w:val="00C97A67"/>
    <w:rsid w:val="00CA19C2"/>
    <w:rsid w:val="00CA250A"/>
    <w:rsid w:val="00CA5FDF"/>
    <w:rsid w:val="00CB1112"/>
    <w:rsid w:val="00CB18C9"/>
    <w:rsid w:val="00CB1DB3"/>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D7ECD"/>
    <w:rsid w:val="00CE5350"/>
    <w:rsid w:val="00CE6AD3"/>
    <w:rsid w:val="00CE78B9"/>
    <w:rsid w:val="00CE7DB0"/>
    <w:rsid w:val="00CF2623"/>
    <w:rsid w:val="00CF2F86"/>
    <w:rsid w:val="00CF41F7"/>
    <w:rsid w:val="00D016EE"/>
    <w:rsid w:val="00D0550A"/>
    <w:rsid w:val="00D056D0"/>
    <w:rsid w:val="00D05797"/>
    <w:rsid w:val="00D06A81"/>
    <w:rsid w:val="00D076E8"/>
    <w:rsid w:val="00D077D2"/>
    <w:rsid w:val="00D15C83"/>
    <w:rsid w:val="00D16537"/>
    <w:rsid w:val="00D200D9"/>
    <w:rsid w:val="00D20F92"/>
    <w:rsid w:val="00D237DE"/>
    <w:rsid w:val="00D27580"/>
    <w:rsid w:val="00D30E6A"/>
    <w:rsid w:val="00D31DEC"/>
    <w:rsid w:val="00D35211"/>
    <w:rsid w:val="00D357DD"/>
    <w:rsid w:val="00D3587E"/>
    <w:rsid w:val="00D35AA8"/>
    <w:rsid w:val="00D36305"/>
    <w:rsid w:val="00D45C22"/>
    <w:rsid w:val="00D46369"/>
    <w:rsid w:val="00D46DF6"/>
    <w:rsid w:val="00D47442"/>
    <w:rsid w:val="00D47D38"/>
    <w:rsid w:val="00D50BB5"/>
    <w:rsid w:val="00D51DA3"/>
    <w:rsid w:val="00D52ABA"/>
    <w:rsid w:val="00D54E45"/>
    <w:rsid w:val="00D5700F"/>
    <w:rsid w:val="00D57669"/>
    <w:rsid w:val="00D57F45"/>
    <w:rsid w:val="00D60958"/>
    <w:rsid w:val="00D60C96"/>
    <w:rsid w:val="00D6610C"/>
    <w:rsid w:val="00D701B7"/>
    <w:rsid w:val="00D76586"/>
    <w:rsid w:val="00D7736A"/>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C02EE"/>
    <w:rsid w:val="00DD272A"/>
    <w:rsid w:val="00DD2FB6"/>
    <w:rsid w:val="00DD5063"/>
    <w:rsid w:val="00DD51E4"/>
    <w:rsid w:val="00DD52A6"/>
    <w:rsid w:val="00DD52EC"/>
    <w:rsid w:val="00DD548B"/>
    <w:rsid w:val="00DD592A"/>
    <w:rsid w:val="00DD740D"/>
    <w:rsid w:val="00DE365D"/>
    <w:rsid w:val="00DE4428"/>
    <w:rsid w:val="00DE4B93"/>
    <w:rsid w:val="00DE7010"/>
    <w:rsid w:val="00DF0E38"/>
    <w:rsid w:val="00DF1379"/>
    <w:rsid w:val="00DF1397"/>
    <w:rsid w:val="00DF28B3"/>
    <w:rsid w:val="00DF4D72"/>
    <w:rsid w:val="00DF5D87"/>
    <w:rsid w:val="00DF6582"/>
    <w:rsid w:val="00E018A1"/>
    <w:rsid w:val="00E15878"/>
    <w:rsid w:val="00E2035A"/>
    <w:rsid w:val="00E24E5E"/>
    <w:rsid w:val="00E27C35"/>
    <w:rsid w:val="00E27C4F"/>
    <w:rsid w:val="00E3054B"/>
    <w:rsid w:val="00E31563"/>
    <w:rsid w:val="00E31E1A"/>
    <w:rsid w:val="00E33E57"/>
    <w:rsid w:val="00E341CE"/>
    <w:rsid w:val="00E364CD"/>
    <w:rsid w:val="00E36F51"/>
    <w:rsid w:val="00E37247"/>
    <w:rsid w:val="00E376BC"/>
    <w:rsid w:val="00E40390"/>
    <w:rsid w:val="00E44903"/>
    <w:rsid w:val="00E4562C"/>
    <w:rsid w:val="00E54E43"/>
    <w:rsid w:val="00E600E8"/>
    <w:rsid w:val="00E60F67"/>
    <w:rsid w:val="00E64008"/>
    <w:rsid w:val="00E641F1"/>
    <w:rsid w:val="00E7018E"/>
    <w:rsid w:val="00E7056F"/>
    <w:rsid w:val="00E71ABE"/>
    <w:rsid w:val="00E7218A"/>
    <w:rsid w:val="00E72F27"/>
    <w:rsid w:val="00E73150"/>
    <w:rsid w:val="00E74A6D"/>
    <w:rsid w:val="00E74EB5"/>
    <w:rsid w:val="00E75326"/>
    <w:rsid w:val="00E763C2"/>
    <w:rsid w:val="00E80FE3"/>
    <w:rsid w:val="00E8108D"/>
    <w:rsid w:val="00E8137F"/>
    <w:rsid w:val="00E82931"/>
    <w:rsid w:val="00E840EA"/>
    <w:rsid w:val="00E8488F"/>
    <w:rsid w:val="00E86639"/>
    <w:rsid w:val="00E9134F"/>
    <w:rsid w:val="00E91436"/>
    <w:rsid w:val="00E9306C"/>
    <w:rsid w:val="00EA064B"/>
    <w:rsid w:val="00EA7D2C"/>
    <w:rsid w:val="00EB2759"/>
    <w:rsid w:val="00EB304B"/>
    <w:rsid w:val="00EB52A0"/>
    <w:rsid w:val="00EB70C3"/>
    <w:rsid w:val="00EC1306"/>
    <w:rsid w:val="00EC2B39"/>
    <w:rsid w:val="00EC52AD"/>
    <w:rsid w:val="00EC52D1"/>
    <w:rsid w:val="00ED3717"/>
    <w:rsid w:val="00ED6353"/>
    <w:rsid w:val="00ED6B6B"/>
    <w:rsid w:val="00EE1351"/>
    <w:rsid w:val="00EE1F18"/>
    <w:rsid w:val="00EE2AF5"/>
    <w:rsid w:val="00EE2D7B"/>
    <w:rsid w:val="00EE3425"/>
    <w:rsid w:val="00EE3FB2"/>
    <w:rsid w:val="00EE4304"/>
    <w:rsid w:val="00EE43EE"/>
    <w:rsid w:val="00EE4C90"/>
    <w:rsid w:val="00EE635D"/>
    <w:rsid w:val="00EF11F3"/>
    <w:rsid w:val="00EF23AF"/>
    <w:rsid w:val="00EF3C14"/>
    <w:rsid w:val="00EF3D63"/>
    <w:rsid w:val="00EF6BF9"/>
    <w:rsid w:val="00EF7F47"/>
    <w:rsid w:val="00F00453"/>
    <w:rsid w:val="00F01E49"/>
    <w:rsid w:val="00F02D47"/>
    <w:rsid w:val="00F0479F"/>
    <w:rsid w:val="00F04C87"/>
    <w:rsid w:val="00F0574A"/>
    <w:rsid w:val="00F1548C"/>
    <w:rsid w:val="00F15C93"/>
    <w:rsid w:val="00F17371"/>
    <w:rsid w:val="00F22037"/>
    <w:rsid w:val="00F23357"/>
    <w:rsid w:val="00F2343F"/>
    <w:rsid w:val="00F3480E"/>
    <w:rsid w:val="00F362F6"/>
    <w:rsid w:val="00F3719F"/>
    <w:rsid w:val="00F4082F"/>
    <w:rsid w:val="00F40B33"/>
    <w:rsid w:val="00F43F7E"/>
    <w:rsid w:val="00F440B8"/>
    <w:rsid w:val="00F52622"/>
    <w:rsid w:val="00F5562D"/>
    <w:rsid w:val="00F5617D"/>
    <w:rsid w:val="00F60677"/>
    <w:rsid w:val="00F60705"/>
    <w:rsid w:val="00F60E34"/>
    <w:rsid w:val="00F613EB"/>
    <w:rsid w:val="00F62505"/>
    <w:rsid w:val="00F627FE"/>
    <w:rsid w:val="00F62F54"/>
    <w:rsid w:val="00F6423A"/>
    <w:rsid w:val="00F64250"/>
    <w:rsid w:val="00F65F8B"/>
    <w:rsid w:val="00F674DD"/>
    <w:rsid w:val="00F702BD"/>
    <w:rsid w:val="00F723F9"/>
    <w:rsid w:val="00F72CBA"/>
    <w:rsid w:val="00F77FDB"/>
    <w:rsid w:val="00F80439"/>
    <w:rsid w:val="00F8083C"/>
    <w:rsid w:val="00F84ADE"/>
    <w:rsid w:val="00F853BC"/>
    <w:rsid w:val="00F8607F"/>
    <w:rsid w:val="00F878D4"/>
    <w:rsid w:val="00F92CE0"/>
    <w:rsid w:val="00F93E3D"/>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6B1A"/>
    <w:rsid w:val="00FD7D60"/>
    <w:rsid w:val="00FE0F09"/>
    <w:rsid w:val="00FE19C2"/>
    <w:rsid w:val="00FE6195"/>
    <w:rsid w:val="00FE7283"/>
    <w:rsid w:val="00FF03C1"/>
    <w:rsid w:val="00FF2405"/>
    <w:rsid w:val="00FF319E"/>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customStyle="1" w:styleId="UnresolvedMention2">
    <w:name w:val="Unresolved Mention2"/>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 w:type="character" w:styleId="UnresolvedMention">
    <w:name w:val="Unresolved Mention"/>
    <w:basedOn w:val="DefaultParagraphFont"/>
    <w:uiPriority w:val="99"/>
    <w:semiHidden/>
    <w:unhideWhenUsed/>
    <w:rsid w:val="00DE4B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C9CA0B1A-1C3D-4DE6-85BF-D632F1A02BD7}">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6722</Words>
  <Characters>38319</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44952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 - YY</cp:lastModifiedBy>
  <cp:revision>52</cp:revision>
  <dcterms:created xsi:type="dcterms:W3CDTF">2025-04-30T14:49:00Z</dcterms:created>
  <dcterms:modified xsi:type="dcterms:W3CDTF">2025-05-09T21:47:00Z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